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7B" w:rsidRPr="000565B1" w:rsidRDefault="0084547B" w:rsidP="00B100A9">
      <w:pPr>
        <w:autoSpaceDE w:val="0"/>
        <w:autoSpaceDN w:val="0"/>
        <w:adjustRightInd w:val="0"/>
        <w:ind w:left="9072" w:right="-286"/>
        <w:outlineLvl w:val="1"/>
      </w:pPr>
      <w:r w:rsidRPr="000565B1">
        <w:t>Приложение № 2</w:t>
      </w:r>
    </w:p>
    <w:p w:rsidR="0084547B" w:rsidRPr="000565B1" w:rsidRDefault="0084547B" w:rsidP="00C953D9">
      <w:pPr>
        <w:autoSpaceDE w:val="0"/>
        <w:autoSpaceDN w:val="0"/>
        <w:adjustRightInd w:val="0"/>
        <w:ind w:left="9072" w:right="-286"/>
        <w:outlineLvl w:val="1"/>
      </w:pPr>
      <w:r w:rsidRPr="000565B1">
        <w:t>Об утверждении  примерного Положения</w:t>
      </w:r>
    </w:p>
    <w:p w:rsidR="0084547B" w:rsidRPr="000565B1" w:rsidRDefault="0084547B" w:rsidP="00C953D9">
      <w:pPr>
        <w:autoSpaceDE w:val="0"/>
        <w:autoSpaceDN w:val="0"/>
        <w:adjustRightInd w:val="0"/>
        <w:ind w:left="9072" w:right="-286"/>
        <w:outlineLvl w:val="1"/>
      </w:pPr>
      <w:r w:rsidRPr="000565B1">
        <w:t>об оплате труда работников муниципальных</w:t>
      </w:r>
    </w:p>
    <w:p w:rsidR="0084547B" w:rsidRPr="000565B1" w:rsidRDefault="0084547B" w:rsidP="00C953D9">
      <w:pPr>
        <w:autoSpaceDE w:val="0"/>
        <w:autoSpaceDN w:val="0"/>
        <w:adjustRightInd w:val="0"/>
        <w:ind w:left="9072" w:right="-286"/>
        <w:outlineLvl w:val="1"/>
      </w:pPr>
      <w:r w:rsidRPr="000565B1">
        <w:t>бюджетных образовательных</w:t>
      </w:r>
    </w:p>
    <w:p w:rsidR="0084547B" w:rsidRPr="000565B1" w:rsidRDefault="0084547B" w:rsidP="00C953D9">
      <w:pPr>
        <w:autoSpaceDE w:val="0"/>
        <w:autoSpaceDN w:val="0"/>
        <w:adjustRightInd w:val="0"/>
        <w:ind w:left="9072" w:right="-286"/>
        <w:outlineLvl w:val="1"/>
      </w:pPr>
      <w:r w:rsidRPr="000565B1">
        <w:t>учреждений дополнительного</w:t>
      </w:r>
    </w:p>
    <w:p w:rsidR="0084547B" w:rsidRPr="000565B1" w:rsidRDefault="0084547B" w:rsidP="00C953D9">
      <w:pPr>
        <w:autoSpaceDE w:val="0"/>
        <w:autoSpaceDN w:val="0"/>
        <w:adjustRightInd w:val="0"/>
        <w:ind w:left="9072" w:right="-286"/>
        <w:outlineLvl w:val="1"/>
      </w:pPr>
      <w:r w:rsidRPr="000565B1">
        <w:t>образования детей спортивной направленности</w:t>
      </w:r>
    </w:p>
    <w:p w:rsidR="0084547B" w:rsidRPr="000565B1" w:rsidRDefault="0084547B" w:rsidP="00C953D9">
      <w:pPr>
        <w:autoSpaceDE w:val="0"/>
        <w:autoSpaceDN w:val="0"/>
        <w:adjustRightInd w:val="0"/>
        <w:jc w:val="center"/>
      </w:pPr>
      <w:r w:rsidRPr="000565B1">
        <w:t xml:space="preserve">                                                                                      </w:t>
      </w:r>
      <w:r>
        <w:t xml:space="preserve">            </w:t>
      </w:r>
      <w:r w:rsidRPr="000565B1">
        <w:t>г. Назарово</w:t>
      </w:r>
    </w:p>
    <w:p w:rsidR="0084547B" w:rsidRPr="000565B1" w:rsidRDefault="0084547B" w:rsidP="00642B48">
      <w:pPr>
        <w:autoSpaceDE w:val="0"/>
        <w:autoSpaceDN w:val="0"/>
        <w:adjustRightInd w:val="0"/>
        <w:ind w:left="9072" w:right="-286"/>
        <w:outlineLvl w:val="1"/>
      </w:pPr>
    </w:p>
    <w:p w:rsidR="0084547B" w:rsidRPr="000565B1" w:rsidRDefault="0084547B" w:rsidP="00AF4C50">
      <w:pPr>
        <w:autoSpaceDE w:val="0"/>
        <w:autoSpaceDN w:val="0"/>
        <w:adjustRightInd w:val="0"/>
        <w:jc w:val="center"/>
        <w:rPr>
          <w:b/>
          <w:bCs/>
        </w:rPr>
      </w:pPr>
      <w:r w:rsidRPr="000565B1">
        <w:rPr>
          <w:b/>
          <w:bCs/>
        </w:rPr>
        <w:t>Критерии</w:t>
      </w:r>
    </w:p>
    <w:p w:rsidR="0084547B" w:rsidRPr="000565B1" w:rsidRDefault="0084547B" w:rsidP="00C953D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0565B1">
        <w:rPr>
          <w:b/>
          <w:bCs/>
        </w:rPr>
        <w:t xml:space="preserve">оценки результативности и качества труда для определения размеров выплат за важность </w:t>
      </w:r>
      <w:r w:rsidRPr="000565B1">
        <w:rPr>
          <w:b/>
          <w:bCs/>
        </w:rPr>
        <w:br/>
      </w:r>
      <w:r w:rsidRPr="000565B1">
        <w:rPr>
          <w:b/>
          <w:bCs/>
          <w:color w:val="000000"/>
        </w:rPr>
        <w:t xml:space="preserve">выполняемой работы, степень самостоятельности и ответственности при выполнении </w:t>
      </w:r>
      <w:r w:rsidRPr="000565B1">
        <w:rPr>
          <w:b/>
          <w:bCs/>
          <w:color w:val="000000"/>
        </w:rPr>
        <w:br/>
        <w:t>поставленных задач, выплат за качество выполняемых работ</w:t>
      </w:r>
    </w:p>
    <w:p w:rsidR="0084547B" w:rsidRPr="00C953D9" w:rsidRDefault="0084547B" w:rsidP="001E528E">
      <w:pPr>
        <w:autoSpaceDE w:val="0"/>
        <w:autoSpaceDN w:val="0"/>
        <w:adjustRightInd w:val="0"/>
        <w:jc w:val="center"/>
        <w:rPr>
          <w:b/>
          <w:bCs/>
          <w:color w:val="000000"/>
          <w:sz w:val="10"/>
          <w:szCs w:val="10"/>
        </w:rPr>
      </w:pPr>
    </w:p>
    <w:tbl>
      <w:tblPr>
        <w:tblW w:w="51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46"/>
        <w:gridCol w:w="3726"/>
        <w:gridCol w:w="1669"/>
        <w:gridCol w:w="3666"/>
        <w:gridCol w:w="1304"/>
        <w:gridCol w:w="2641"/>
      </w:tblGrid>
      <w:tr w:rsidR="0084547B" w:rsidRPr="000565B1" w:rsidTr="00A20C06">
        <w:trPr>
          <w:trHeight w:val="20"/>
          <w:tblHeader/>
        </w:trPr>
        <w:tc>
          <w:tcPr>
            <w:tcW w:w="651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jc w:val="center"/>
            </w:pPr>
            <w:r w:rsidRPr="000565B1">
              <w:t>Категория работников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jc w:val="center"/>
            </w:pPr>
            <w:r w:rsidRPr="000565B1">
              <w:t>Критерии оценки</w:t>
            </w:r>
          </w:p>
        </w:tc>
        <w:tc>
          <w:tcPr>
            <w:tcW w:w="558" w:type="pct"/>
            <w:shd w:val="clear" w:color="auto" w:fill="FFFFFF"/>
            <w:vAlign w:val="center"/>
          </w:tcPr>
          <w:p w:rsidR="0084547B" w:rsidRPr="000565B1" w:rsidRDefault="0084547B" w:rsidP="00E76EEF">
            <w:r w:rsidRPr="000565B1">
              <w:t>Периодичность оценки для ежемесячного установления выплат</w:t>
            </w:r>
          </w:p>
        </w:tc>
        <w:tc>
          <w:tcPr>
            <w:tcW w:w="1226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jc w:val="center"/>
            </w:pPr>
            <w:r w:rsidRPr="000565B1">
              <w:t>Индикатор оценки</w:t>
            </w:r>
          </w:p>
        </w:tc>
        <w:tc>
          <w:tcPr>
            <w:tcW w:w="436" w:type="pct"/>
            <w:shd w:val="clear" w:color="auto" w:fill="FFFFFF"/>
          </w:tcPr>
          <w:p w:rsidR="0084547B" w:rsidRDefault="0084547B" w:rsidP="00966C99">
            <w:pPr>
              <w:jc w:val="center"/>
            </w:pPr>
            <w:r w:rsidRPr="000565B1">
              <w:t>Количество баллов</w:t>
            </w:r>
            <w:r>
              <w:t xml:space="preserve"> </w:t>
            </w:r>
          </w:p>
          <w:p w:rsidR="0084547B" w:rsidRPr="000565B1" w:rsidRDefault="0084547B" w:rsidP="00966C99">
            <w:pPr>
              <w:jc w:val="center"/>
            </w:pPr>
            <w:r>
              <w:t>( до)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pPr>
              <w:jc w:val="center"/>
            </w:pPr>
            <w:r w:rsidRPr="000565B1">
              <w:t>Источник информации о значении (индикаторе) показателя</w:t>
            </w:r>
          </w:p>
        </w:tc>
      </w:tr>
      <w:tr w:rsidR="0084547B" w:rsidRPr="000565B1" w:rsidTr="00A20C06">
        <w:trPr>
          <w:trHeight w:val="20"/>
          <w:tblHeader/>
        </w:trPr>
        <w:tc>
          <w:tcPr>
            <w:tcW w:w="651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jc w:val="center"/>
            </w:pPr>
            <w:r w:rsidRPr="000565B1">
              <w:t>1</w:t>
            </w:r>
          </w:p>
        </w:tc>
        <w:tc>
          <w:tcPr>
            <w:tcW w:w="1246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jc w:val="center"/>
            </w:pPr>
            <w:r w:rsidRPr="000565B1">
              <w:t>2</w:t>
            </w:r>
          </w:p>
        </w:tc>
        <w:tc>
          <w:tcPr>
            <w:tcW w:w="558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jc w:val="center"/>
            </w:pPr>
            <w:r w:rsidRPr="000565B1">
              <w:t>3</w:t>
            </w:r>
          </w:p>
        </w:tc>
        <w:tc>
          <w:tcPr>
            <w:tcW w:w="1226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jc w:val="center"/>
            </w:pPr>
            <w:r w:rsidRPr="000565B1">
              <w:t>4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966C99">
            <w:pPr>
              <w:jc w:val="center"/>
            </w:pPr>
            <w:r w:rsidRPr="000565B1">
              <w:t>5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pPr>
              <w:jc w:val="center"/>
            </w:pPr>
            <w:r w:rsidRPr="000565B1">
              <w:t>6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 w:val="restart"/>
            <w:shd w:val="clear" w:color="auto" w:fill="FFFFFF"/>
          </w:tcPr>
          <w:p w:rsidR="0084547B" w:rsidRPr="000565B1" w:rsidRDefault="0084547B" w:rsidP="0048649E">
            <w:r w:rsidRPr="000565B1">
              <w:rPr>
                <w:b/>
                <w:bCs/>
                <w:color w:val="000000"/>
              </w:rPr>
              <w:t>Старший иструктор-методист, инструктор-методист.</w:t>
            </w:r>
          </w:p>
        </w:tc>
        <w:tc>
          <w:tcPr>
            <w:tcW w:w="4349" w:type="pct"/>
            <w:gridSpan w:val="5"/>
            <w:shd w:val="clear" w:color="auto" w:fill="FFFFFF"/>
          </w:tcPr>
          <w:p w:rsidR="0084547B" w:rsidRPr="000565B1" w:rsidRDefault="0084547B" w:rsidP="00966C99">
            <w:r w:rsidRPr="000565B1">
              <w:rPr>
                <w:b/>
                <w:bCs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Организация работы по исполнению месячных планов, разовых поручений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Исполнение плана на 100 %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17FDB">
            <w:pPr>
              <w:jc w:val="center"/>
            </w:pPr>
            <w:r w:rsidRPr="000565B1">
              <w:t>1,0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Приказ, 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Подготовка и предоставление запрашиваемой информации, планов, отчетов, аналитических материалов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  <w:p w:rsidR="0084547B" w:rsidRPr="000565B1" w:rsidRDefault="0084547B" w:rsidP="00966C99"/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Без замечаний, в установленные сроки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17FDB">
            <w:pPr>
              <w:jc w:val="center"/>
            </w:pPr>
            <w:r w:rsidRPr="000565B1">
              <w:t>1,0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Проведение тренировочных советов в отделениях по видам спорта, заседаний методического совета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Ежеквартально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Совершенствование качества тренировочного процесса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17FDB">
            <w:pPr>
              <w:jc w:val="center"/>
            </w:pPr>
            <w:r w:rsidRPr="000565B1">
              <w:t>1,0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Наличие протоколов заседаний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Выполнение планов работы школы и отчетов в части тренировочной, воспитательной и методической работы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Частично от 70 %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Выполнение на 100 %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17FDB">
            <w:pPr>
              <w:jc w:val="center"/>
            </w:pPr>
            <w:r w:rsidRPr="000565B1">
              <w:t>0,5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Методические разработки и внедрение передовых методик в тренировочный процесс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2 раза в год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Внедрение в тренировочный процесс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17FDB">
            <w:pPr>
              <w:jc w:val="center"/>
            </w:pPr>
            <w:r w:rsidRPr="000565B1">
              <w:t>1,5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Наличие одной или более оформленной методики и внедрение их в тренировочный процесс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Проведение мероприятий различного уровня, повышающих имидж школы, края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Привлечение детей и подростков к регулярным занятиям ФК и С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17FDB">
            <w:pPr>
              <w:jc w:val="center"/>
            </w:pPr>
            <w:r w:rsidRPr="000565B1">
              <w:t>1,5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Положение, приказы, 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Участие в городских метод</w:t>
            </w:r>
            <w:r>
              <w:rPr>
                <w:color w:val="000000"/>
              </w:rPr>
              <w:t>ических объединениях работников</w:t>
            </w:r>
            <w:r w:rsidRPr="00A20C06">
              <w:rPr>
                <w:color w:val="000000"/>
              </w:rPr>
              <w:t xml:space="preserve"> </w:t>
            </w:r>
            <w:r w:rsidRPr="000565B1">
              <w:rPr>
                <w:color w:val="000000"/>
              </w:rPr>
              <w:t>физической культуры, проектных командах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Повышение уровня профессиональной компетентности работников учреждения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17FDB">
            <w:pPr>
              <w:jc w:val="center"/>
            </w:pPr>
            <w:r w:rsidRPr="000565B1">
              <w:t>1,5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Протокол, 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color w:val="000000"/>
              </w:rPr>
              <w:t>Ответственное отношение к своим обязанностям</w:t>
            </w:r>
          </w:p>
        </w:tc>
        <w:tc>
          <w:tcPr>
            <w:tcW w:w="558" w:type="pct"/>
            <w:shd w:val="clear" w:color="auto" w:fill="FFFFFF"/>
          </w:tcPr>
          <w:p w:rsidR="0084547B" w:rsidRPr="00F02738" w:rsidRDefault="0084547B" w:rsidP="00966C99"/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F02738" w:rsidRDefault="0084547B" w:rsidP="00966C99">
            <w:pPr>
              <w:rPr>
                <w:color w:val="000000"/>
              </w:rPr>
            </w:pPr>
          </w:p>
          <w:p w:rsidR="0084547B" w:rsidRPr="000565B1" w:rsidRDefault="0084547B" w:rsidP="00966C99">
            <w:r w:rsidRPr="000565B1">
              <w:rPr>
                <w:color w:val="000000"/>
              </w:rPr>
              <w:t>Отсутствие обоснованных зафиксированных замечаний к деятельности сотрудника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Журнал регистрации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 xml:space="preserve">Ведение профессиональной документации 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Ежеквартально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 xml:space="preserve"> - полнота и соответствие нормативной, регламентирующей документации </w:t>
            </w:r>
          </w:p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 xml:space="preserve">(планы, аналитические справки, статистический учет результатов) (календарный план спортивно-массовых мероприятий, 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документация по проведению соревнований);</w:t>
            </w:r>
          </w:p>
          <w:p w:rsidR="0084547B" w:rsidRPr="000565B1" w:rsidRDefault="0084547B" w:rsidP="00966C99">
            <w:r w:rsidRPr="000565B1">
              <w:rPr>
                <w:color w:val="000000"/>
              </w:rPr>
              <w:t xml:space="preserve"> - своевременная подготовка документов, отсутствия  замечаний  со стороны администрации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Справка по итогам контроля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Организация и выполнение планов работы на месяц, на год, выполнение поручений руководителя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Выполнение планов на 100%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Индивидуальный отчет в форме служебной записки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474BE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Методическое сопровождение процесса разработки, апробации и внедрения инновационных программ, технологий,                                                                                         методов спортивной подготовки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474BE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t>Ежеквартально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474BE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Наличие оформленных программ, технологий, планов, методов у педагогических и тренерских кадров (более 1)</w:t>
            </w:r>
          </w:p>
          <w:p w:rsidR="0084547B" w:rsidRPr="000565B1" w:rsidRDefault="0084547B" w:rsidP="008474BE">
            <w:pPr>
              <w:tabs>
                <w:tab w:val="left" w:pos="1440"/>
              </w:tabs>
              <w:rPr>
                <w:color w:val="000000"/>
              </w:rPr>
            </w:pP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1,5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474BE">
            <w:r w:rsidRPr="000565B1">
              <w:t>Приказ по учреждению</w:t>
            </w:r>
          </w:p>
          <w:p w:rsidR="0084547B" w:rsidRPr="000565B1" w:rsidRDefault="0084547B" w:rsidP="008474BE">
            <w:r w:rsidRPr="000565B1">
              <w:t>Образовательная программа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55805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Участие в разработке и сопровождение реализации дополнительной образовательной программы, программы спортивной подготовки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t>Ежеквартально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Разработанная программа</w:t>
            </w:r>
          </w:p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</w:p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Выполнение учебного плана программы, выполнение программы деятельности (100%)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2,0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Программа</w:t>
            </w:r>
          </w:p>
          <w:p w:rsidR="0084547B" w:rsidRPr="000565B1" w:rsidRDefault="0084547B" w:rsidP="00966C99"/>
          <w:p w:rsidR="0084547B" w:rsidRPr="000565B1" w:rsidRDefault="0084547B" w:rsidP="00966C99">
            <w:r w:rsidRPr="000565B1">
              <w:t>Справка по итогам контроля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474BE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Раб</w:t>
            </w:r>
            <w:r>
              <w:rPr>
                <w:color w:val="000000"/>
              </w:rPr>
              <w:t>ота по профориентации учащихся ДЮСШ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474BE">
            <w:pPr>
              <w:jc w:val="center"/>
              <w:rPr>
                <w:color w:val="000000"/>
              </w:rPr>
            </w:pPr>
            <w:r w:rsidRPr="000565B1">
              <w:rPr>
                <w:color w:val="000000"/>
              </w:rPr>
              <w:t>Ежегодно</w:t>
            </w:r>
          </w:p>
        </w:tc>
        <w:tc>
          <w:tcPr>
            <w:tcW w:w="1226" w:type="pct"/>
            <w:shd w:val="clear" w:color="auto" w:fill="FFFFFF"/>
            <w:vAlign w:val="center"/>
          </w:tcPr>
          <w:p w:rsidR="0084547B" w:rsidRPr="000565B1" w:rsidRDefault="0084547B" w:rsidP="00955805">
            <w:pPr>
              <w:ind w:right="-108"/>
              <w:jc w:val="center"/>
              <w:rPr>
                <w:color w:val="000000"/>
              </w:rPr>
            </w:pPr>
            <w:r w:rsidRPr="000565B1">
              <w:rPr>
                <w:color w:val="000000"/>
              </w:rPr>
              <w:t xml:space="preserve">Количество поступивших в учебные заведения спортивной направленности 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47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612461">
            <w:pPr>
              <w:rPr>
                <w:color w:val="000000"/>
              </w:rPr>
            </w:pPr>
            <w:r w:rsidRPr="000565B1">
              <w:rPr>
                <w:color w:val="000000"/>
              </w:rPr>
              <w:t>Копия приказа о зачислении, справка с места учебы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6E3412">
            <w:r w:rsidRPr="000565B1">
              <w:t>Внедрение и использование в работе новых методов, технологий, оборудования  или  программного обеспечения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0F5CBB">
            <w:pPr>
              <w:ind w:right="69"/>
              <w:jc w:val="center"/>
            </w:pPr>
            <w:r w:rsidRPr="000565B1">
              <w:t>Ежеквартально</w:t>
            </w:r>
          </w:p>
          <w:p w:rsidR="0084547B" w:rsidRPr="000565B1" w:rsidRDefault="0084547B" w:rsidP="000F5CBB">
            <w:pPr>
              <w:jc w:val="center"/>
            </w:pP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 w:rsidRPr="000565B1">
              <w:t>Акт о внедрении, приказ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612461">
            <w:r w:rsidRPr="000565B1">
              <w:t xml:space="preserve">Акт о внедрении, приказ  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6E3412">
            <w:r w:rsidRPr="000565B1">
              <w:t xml:space="preserve">Повышение квалификации 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0F5CBB">
            <w:pPr>
              <w:ind w:right="69"/>
              <w:jc w:val="center"/>
            </w:pPr>
            <w:r w:rsidRPr="000565B1">
              <w:t>Ежеквартально</w:t>
            </w:r>
          </w:p>
          <w:p w:rsidR="0084547B" w:rsidRPr="000565B1" w:rsidRDefault="0084547B" w:rsidP="000F5CBB">
            <w:pPr>
              <w:jc w:val="center"/>
            </w:pP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6E3412">
            <w:r w:rsidRPr="000565B1">
              <w:t>количество документов, подтверждающих участие в образовательных программах, мероприятиях (семинар, конференция, курсы)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1,5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612461">
            <w:r w:rsidRPr="000565B1">
              <w:t>Удостоверение о повышение квалификации,  сертификат, диплом,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474BE">
            <w:pPr>
              <w:rPr>
                <w:color w:val="000000"/>
              </w:rPr>
            </w:pPr>
            <w:r w:rsidRPr="000565B1">
              <w:rPr>
                <w:color w:val="000000"/>
              </w:rPr>
              <w:t>Разработка необходимой рабочей документации (положений о конкурсах, соревнованиях, диагностического инструментария и аналитических материалов)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474BE">
            <w:pPr>
              <w:jc w:val="center"/>
              <w:rPr>
                <w:color w:val="000000"/>
              </w:rPr>
            </w:pPr>
            <w:r w:rsidRPr="000565B1">
              <w:rPr>
                <w:color w:val="000000"/>
              </w:rPr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474BE">
            <w:pPr>
              <w:jc w:val="center"/>
              <w:rPr>
                <w:color w:val="000000"/>
              </w:rPr>
            </w:pPr>
            <w:r w:rsidRPr="000565B1">
              <w:rPr>
                <w:color w:val="000000"/>
              </w:rPr>
              <w:t>Методическое обеспечение тренировочного процесса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474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612461">
            <w:pPr>
              <w:rPr>
                <w:color w:val="000000"/>
              </w:rPr>
            </w:pPr>
            <w:r w:rsidRPr="000565B1">
              <w:rPr>
                <w:color w:val="000000"/>
              </w:rPr>
              <w:t>Утвержденный документ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565B1">
              <w:rPr>
                <w:rFonts w:ascii="Times New Roman" w:hAnsi="Times New Roman" w:cs="Times New Roman"/>
                <w:color w:val="000000"/>
              </w:rPr>
              <w:t>Реализация взаимодействия:</w:t>
            </w:r>
          </w:p>
          <w:p w:rsidR="0084547B" w:rsidRPr="000565B1" w:rsidRDefault="0084547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565B1">
              <w:rPr>
                <w:rFonts w:ascii="Times New Roman" w:hAnsi="Times New Roman" w:cs="Times New Roman"/>
                <w:color w:val="000000"/>
              </w:rPr>
              <w:t>-со спортивными федерациями;</w:t>
            </w:r>
          </w:p>
          <w:p w:rsidR="0084547B" w:rsidRPr="000565B1" w:rsidRDefault="0084547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565B1">
              <w:rPr>
                <w:rFonts w:ascii="Times New Roman" w:hAnsi="Times New Roman" w:cs="Times New Roman"/>
                <w:color w:val="000000"/>
              </w:rPr>
              <w:t>- спортивными клубами;</w:t>
            </w:r>
          </w:p>
          <w:p w:rsidR="0084547B" w:rsidRPr="000565B1" w:rsidRDefault="0084547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565B1">
              <w:rPr>
                <w:rFonts w:ascii="Times New Roman" w:hAnsi="Times New Roman" w:cs="Times New Roman"/>
                <w:color w:val="000000"/>
              </w:rPr>
              <w:t>-врачебно-физкультурным диспансером;</w:t>
            </w:r>
          </w:p>
          <w:p w:rsidR="0084547B" w:rsidRPr="000565B1" w:rsidRDefault="0084547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565B1">
              <w:rPr>
                <w:rFonts w:ascii="Times New Roman" w:hAnsi="Times New Roman" w:cs="Times New Roman"/>
                <w:color w:val="000000"/>
              </w:rPr>
              <w:t>-с ФМБА</w:t>
            </w:r>
          </w:p>
          <w:p w:rsidR="0084547B" w:rsidRPr="000565B1" w:rsidRDefault="0084547B" w:rsidP="006E3412">
            <w:pPr>
              <w:pStyle w:val="ConsPlusNormal"/>
              <w:tabs>
                <w:tab w:val="left" w:pos="1202"/>
              </w:tabs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0565B1">
              <w:rPr>
                <w:rFonts w:ascii="Times New Roman" w:hAnsi="Times New Roman" w:cs="Times New Roman"/>
                <w:color w:val="000000"/>
              </w:rPr>
              <w:t>-Министерством спорта</w:t>
            </w:r>
          </w:p>
          <w:p w:rsidR="0084547B" w:rsidRPr="000565B1" w:rsidRDefault="0084547B" w:rsidP="006E3412">
            <w:pPr>
              <w:rPr>
                <w:color w:val="000000"/>
              </w:rPr>
            </w:pPr>
            <w:r w:rsidRPr="000565B1">
              <w:rPr>
                <w:color w:val="000000"/>
              </w:rPr>
              <w:t>-Министерство образования и проч.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6E3412">
            <w:pPr>
              <w:jc w:val="center"/>
              <w:rPr>
                <w:color w:val="000000"/>
              </w:rPr>
            </w:pPr>
            <w:r w:rsidRPr="000565B1">
              <w:rPr>
                <w:color w:val="000000"/>
              </w:rPr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6E3412">
            <w:pPr>
              <w:jc w:val="center"/>
              <w:rPr>
                <w:color w:val="000000"/>
              </w:rPr>
            </w:pPr>
            <w:r w:rsidRPr="000565B1">
              <w:rPr>
                <w:color w:val="000000"/>
              </w:rPr>
              <w:t xml:space="preserve">Совместная работа 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6E34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6E3412">
            <w:pPr>
              <w:jc w:val="center"/>
              <w:rPr>
                <w:color w:val="000000"/>
              </w:rPr>
            </w:pPr>
            <w:r w:rsidRPr="000565B1">
              <w:rPr>
                <w:color w:val="000000"/>
              </w:rPr>
              <w:t>соглашение, 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6E3412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Осуществление дополнительных видов работ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6E3412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Ежеквартально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6E3412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Участие в отраслевых и межотраслевых  методических и экспертных советах, проектных командах, аналитических и исследовательских группах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6E3412">
            <w:r w:rsidRPr="000565B1">
              <w:t>Приказ по учреждению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4349" w:type="pct"/>
            <w:gridSpan w:val="5"/>
            <w:shd w:val="clear" w:color="auto" w:fill="FFFFFF"/>
          </w:tcPr>
          <w:p w:rsidR="0084547B" w:rsidRPr="000565B1" w:rsidRDefault="0084547B" w:rsidP="00966C99">
            <w:r w:rsidRPr="000565B1">
              <w:rPr>
                <w:b/>
                <w:bCs/>
              </w:rPr>
              <w:t>Выплата за качество выполняемых работ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Выполнение муниципального задания в части «Качество и объем оказания муниципальных услуг»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Ежеквартально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Муниципальное задание выполнено в полном объеме от 95 до 100 %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Более 100 %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2170D8">
            <w:pPr>
              <w:jc w:val="center"/>
            </w:pPr>
          </w:p>
          <w:p w:rsidR="0084547B" w:rsidRPr="000565B1" w:rsidRDefault="0084547B" w:rsidP="002170D8">
            <w:pPr>
              <w:jc w:val="center"/>
            </w:pPr>
            <w:r w:rsidRPr="000565B1">
              <w:t>1,0 б</w:t>
            </w:r>
          </w:p>
          <w:p w:rsidR="0084547B" w:rsidRPr="000565B1" w:rsidRDefault="0084547B" w:rsidP="002170D8">
            <w:pPr>
              <w:jc w:val="center"/>
            </w:pPr>
            <w:r w:rsidRPr="000565B1">
              <w:t>1,5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Отчет о муниципальном задании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Качественная подготовка и проведение мероприятий в соответствии с планом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Исполнение плана 100%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7661D7">
            <w:pPr>
              <w:jc w:val="center"/>
            </w:pPr>
            <w:r w:rsidRPr="000565B1">
              <w:t>1,5</w:t>
            </w:r>
            <w:r>
              <w:t xml:space="preserve">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Положение, протоколы, 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Публикация передовых методик, организация и проведение обучающих семинаров, открытых уроков, мастер классов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Ежеквартально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Распространение передового опыта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7661D7">
            <w:pPr>
              <w:jc w:val="center"/>
            </w:pPr>
            <w:r w:rsidRPr="000565B1">
              <w:t>1,5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Наличие подтверждающих документов о проведении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Участие в проектной и конкурсной деятельности педагогических работников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Ежеквартально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t>Поощрение лучших учащихся и работников учреждения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7661D7">
            <w:pPr>
              <w:jc w:val="center"/>
            </w:pPr>
            <w:r w:rsidRPr="000565B1">
              <w:t>3,0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Получение гранта, занятые места в конкурсе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За обеспечение высококачественного  тренировочного процесса, выражающегося в участии обучающихся в учреждении, или получении ими мест с 1 по 6 в спортивных соревнованиях в составе спортивных сборных команд города, края, России на официальных спортивных соревнованиях (от краевых первенств и чемпионатов до  Первенств Европы, Мира- согласно таблице)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t>Результаты выступления учащихся в соревнованиях различного уровня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A5710">
            <w:r w:rsidRPr="000565B1">
              <w:t>Зональное ПК:</w:t>
            </w:r>
          </w:p>
          <w:p w:rsidR="0084547B" w:rsidRPr="000565B1" w:rsidRDefault="0084547B" w:rsidP="007661D7">
            <w:pPr>
              <w:jc w:val="center"/>
            </w:pPr>
            <w:r w:rsidRPr="000565B1">
              <w:t>0,5 б (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565B1">
                <w:t>3 м</w:t>
              </w:r>
            </w:smartTag>
            <w:r w:rsidRPr="000565B1">
              <w:t>)</w:t>
            </w:r>
          </w:p>
          <w:p w:rsidR="0084547B" w:rsidRPr="000565B1" w:rsidRDefault="0084547B" w:rsidP="007661D7">
            <w:pPr>
              <w:jc w:val="center"/>
            </w:pPr>
            <w:r w:rsidRPr="000565B1">
              <w:t>1,0 б (</w:t>
            </w:r>
            <w:smartTag w:uri="urn:schemas-microsoft-com:office:smarttags" w:element="metricconverter">
              <w:smartTagPr>
                <w:attr w:name="ProductID" w:val="2 м"/>
              </w:smartTagPr>
              <w:r w:rsidRPr="000565B1">
                <w:t>2 м</w:t>
              </w:r>
            </w:smartTag>
            <w:r w:rsidRPr="000565B1">
              <w:t>)</w:t>
            </w:r>
          </w:p>
          <w:p w:rsidR="0084547B" w:rsidRPr="000565B1" w:rsidRDefault="0084547B" w:rsidP="007661D7">
            <w:pPr>
              <w:jc w:val="center"/>
            </w:pPr>
            <w:r w:rsidRPr="000565B1">
              <w:t>2,0 б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0565B1">
                <w:t>1 м</w:t>
              </w:r>
            </w:smartTag>
            <w:r w:rsidRPr="000565B1">
              <w:t>)</w:t>
            </w:r>
          </w:p>
          <w:p w:rsidR="0084547B" w:rsidRPr="000565B1" w:rsidRDefault="0084547B" w:rsidP="000A5710">
            <w:r w:rsidRPr="000565B1">
              <w:t>Край: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1,0 б (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565B1">
                <w:t>3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2,0 б (</w:t>
            </w:r>
            <w:smartTag w:uri="urn:schemas-microsoft-com:office:smarttags" w:element="metricconverter">
              <w:smartTagPr>
                <w:attr w:name="ProductID" w:val="2 м"/>
              </w:smartTagPr>
              <w:r w:rsidRPr="000565B1">
                <w:t>2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3,0 б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0565B1">
                <w:t>1 м</w:t>
              </w:r>
            </w:smartTag>
            <w:r w:rsidRPr="000565B1">
              <w:t>)</w:t>
            </w:r>
          </w:p>
          <w:p w:rsidR="0084547B" w:rsidRPr="000565B1" w:rsidRDefault="0084547B" w:rsidP="000A5710">
            <w:r>
              <w:t>СФ</w:t>
            </w:r>
            <w:r w:rsidRPr="000565B1">
              <w:t>О: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0,5 б (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565B1">
                <w:t>6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1,0 б (</w:t>
            </w:r>
            <w:smartTag w:uri="urn:schemas-microsoft-com:office:smarttags" w:element="metricconverter">
              <w:smartTagPr>
                <w:attr w:name="ProductID" w:val="5 м"/>
              </w:smartTagPr>
              <w:r w:rsidRPr="000565B1">
                <w:t>5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2,0 б (</w:t>
            </w:r>
            <w:smartTag w:uri="urn:schemas-microsoft-com:office:smarttags" w:element="metricconverter">
              <w:smartTagPr>
                <w:attr w:name="ProductID" w:val="4 м"/>
              </w:smartTagPr>
              <w:r w:rsidRPr="000565B1">
                <w:t>4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3,0 б (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565B1">
                <w:t>3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5,0 б (</w:t>
            </w:r>
            <w:smartTag w:uri="urn:schemas-microsoft-com:office:smarttags" w:element="metricconverter">
              <w:smartTagPr>
                <w:attr w:name="ProductID" w:val="2 м"/>
              </w:smartTagPr>
              <w:r w:rsidRPr="000565B1">
                <w:t>2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7,0 б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0565B1">
                <w:t>1 м</w:t>
              </w:r>
            </w:smartTag>
            <w:r w:rsidRPr="000565B1">
              <w:t>)</w:t>
            </w:r>
          </w:p>
          <w:p w:rsidR="0084547B" w:rsidRPr="000565B1" w:rsidRDefault="0084547B" w:rsidP="000A5710">
            <w:r w:rsidRPr="000565B1">
              <w:t>Россия: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0,5  б (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565B1">
                <w:t>6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1,0 б (</w:t>
            </w:r>
            <w:smartTag w:uri="urn:schemas-microsoft-com:office:smarttags" w:element="metricconverter">
              <w:smartTagPr>
                <w:attr w:name="ProductID" w:val="5 м"/>
              </w:smartTagPr>
              <w:r w:rsidRPr="000565B1">
                <w:t>5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2,0 б (</w:t>
            </w:r>
            <w:smartTag w:uri="urn:schemas-microsoft-com:office:smarttags" w:element="metricconverter">
              <w:smartTagPr>
                <w:attr w:name="ProductID" w:val="4 м"/>
              </w:smartTagPr>
              <w:r w:rsidRPr="000565B1">
                <w:t>4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3,0 б (</w:t>
            </w:r>
            <w:smartTag w:uri="urn:schemas-microsoft-com:office:smarttags" w:element="metricconverter">
              <w:smartTagPr>
                <w:attr w:name="ProductID" w:val="3 м"/>
              </w:smartTagPr>
              <w:r w:rsidRPr="000565B1">
                <w:t>3 м</w:t>
              </w:r>
            </w:smartTag>
            <w:r w:rsidRPr="000565B1">
              <w:t>)</w:t>
            </w:r>
          </w:p>
          <w:p w:rsidR="0084547B" w:rsidRPr="000565B1" w:rsidRDefault="0084547B" w:rsidP="000A5710">
            <w:pPr>
              <w:jc w:val="center"/>
            </w:pPr>
            <w:r w:rsidRPr="000565B1">
              <w:t>5,0 б (</w:t>
            </w:r>
            <w:smartTag w:uri="urn:schemas-microsoft-com:office:smarttags" w:element="metricconverter">
              <w:smartTagPr>
                <w:attr w:name="ProductID" w:val="2 м"/>
              </w:smartTagPr>
              <w:r w:rsidRPr="000565B1">
                <w:t>2 м</w:t>
              </w:r>
            </w:smartTag>
            <w:r w:rsidRPr="000565B1">
              <w:t>)</w:t>
            </w:r>
          </w:p>
          <w:p w:rsidR="0084547B" w:rsidRPr="00CE55E3" w:rsidRDefault="0084547B" w:rsidP="00CE55E3">
            <w:pPr>
              <w:jc w:val="center"/>
              <w:rPr>
                <w:lang w:val="en-US"/>
              </w:rPr>
            </w:pPr>
            <w:r w:rsidRPr="000565B1">
              <w:t>7,0 б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0565B1">
                <w:t>1 м</w:t>
              </w:r>
            </w:smartTag>
            <w:r w:rsidRPr="000565B1">
              <w:t>)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Наличие протоколов соревнований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Повышение квалификации педагогических работников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2 раза в год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t>Повышение уровня профессиональной компетентности работников учреждения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A5710">
            <w:r>
              <w:t>1,5 б каждый пед. р</w:t>
            </w:r>
            <w:r w:rsidRPr="000565B1">
              <w:t>аботник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>
              <w:t>Наличие сертификата о повышении</w:t>
            </w:r>
            <w:r w:rsidRPr="00CE55E3">
              <w:t xml:space="preserve"> </w:t>
            </w:r>
            <w:r>
              <w:t>квалификации педагогических</w:t>
            </w:r>
            <w:r w:rsidRPr="00A20C06">
              <w:t xml:space="preserve"> </w:t>
            </w:r>
            <w:r w:rsidRPr="000565B1">
              <w:t>работников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Наличие профессиональных наград, званий, знаков отличия (медаль, нагрудный знак, Почетная грамота):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МС СССР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МС России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МСМК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-ЗМС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ЗТР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«Отличник ФК и С»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«Заслуженный работник ФК Красноярского края»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«Заслуженный работник ФК РФ»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«заслуженный педагог Красноярского края»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«Благодарственное письмо МСТ и МП»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«Почетная грамота МС РФ»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t>Достижения работников учреждения</w:t>
            </w:r>
          </w:p>
        </w:tc>
        <w:tc>
          <w:tcPr>
            <w:tcW w:w="435" w:type="pct"/>
            <w:shd w:val="clear" w:color="auto" w:fill="FFFFFF"/>
          </w:tcPr>
          <w:p w:rsidR="0084547B" w:rsidRDefault="0084547B" w:rsidP="00102A87">
            <w:pPr>
              <w:jc w:val="center"/>
            </w:pPr>
            <w:r w:rsidRPr="000565B1">
              <w:t xml:space="preserve">5,0 б </w:t>
            </w:r>
          </w:p>
          <w:p w:rsidR="0084547B" w:rsidRPr="000565B1" w:rsidRDefault="0084547B" w:rsidP="00102A87">
            <w:pPr>
              <w:jc w:val="center"/>
            </w:pPr>
            <w:r w:rsidRPr="000565B1">
              <w:t>( в дату присвоения)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Наличие документов по награждению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Наличие квалификационной категории: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высшая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- 1 категория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Повышение уровня профессиональной компетентности работников учреждения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966C99"/>
          <w:p w:rsidR="0084547B" w:rsidRPr="000565B1" w:rsidRDefault="0084547B" w:rsidP="00102A87">
            <w:pPr>
              <w:jc w:val="center"/>
            </w:pPr>
            <w:r w:rsidRPr="000565B1">
              <w:t>2,0 б</w:t>
            </w:r>
          </w:p>
          <w:p w:rsidR="0084547B" w:rsidRPr="000565B1" w:rsidRDefault="0084547B" w:rsidP="00102A87">
            <w:pPr>
              <w:jc w:val="center"/>
            </w:pPr>
            <w:r w:rsidRPr="000565B1">
              <w:t>1,0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Запись в трудовой книжке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Премия по итогам работы за полугодие, за год с учетом личного вклада работника в результаты деятельности учреждения: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успешное  и добросовестное исполнение профессиональной  деятельности;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участие в проведении мероприятий, направленных на повышение авторитета и имиджа учреждения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2 раза в год по итогам работы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По итогам работы учреждения, выполнения планов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355C69">
            <w:pPr>
              <w:jc w:val="center"/>
            </w:pPr>
            <w:r>
              <w:t>2,0 б</w:t>
            </w:r>
          </w:p>
          <w:p w:rsidR="0084547B" w:rsidRPr="000565B1" w:rsidRDefault="0084547B" w:rsidP="00355C69">
            <w:pPr>
              <w:jc w:val="center"/>
            </w:pPr>
          </w:p>
          <w:p w:rsidR="0084547B" w:rsidRPr="000565B1" w:rsidRDefault="0084547B" w:rsidP="00355C69">
            <w:pPr>
              <w:jc w:val="center"/>
            </w:pPr>
          </w:p>
          <w:p w:rsidR="0084547B" w:rsidRPr="000565B1" w:rsidRDefault="0084547B" w:rsidP="00355C69">
            <w:pPr>
              <w:jc w:val="center"/>
            </w:pPr>
          </w:p>
          <w:p w:rsidR="0084547B" w:rsidRPr="000565B1" w:rsidRDefault="0084547B" w:rsidP="00355C69">
            <w:pPr>
              <w:jc w:val="center"/>
            </w:pPr>
            <w:r w:rsidRPr="000565B1">
              <w:t>2,5 б</w:t>
            </w:r>
          </w:p>
          <w:p w:rsidR="0084547B" w:rsidRPr="000565B1" w:rsidRDefault="0084547B" w:rsidP="00355C69">
            <w:pPr>
              <w:jc w:val="center"/>
            </w:pPr>
          </w:p>
          <w:p w:rsidR="0084547B" w:rsidRPr="000565B1" w:rsidRDefault="0084547B" w:rsidP="00355C69">
            <w:pPr>
              <w:jc w:val="center"/>
            </w:pPr>
          </w:p>
          <w:p w:rsidR="0084547B" w:rsidRPr="000565B1" w:rsidRDefault="0084547B" w:rsidP="00355C69">
            <w:pPr>
              <w:jc w:val="center"/>
            </w:pPr>
          </w:p>
          <w:p w:rsidR="0084547B" w:rsidRPr="000565B1" w:rsidRDefault="0084547B" w:rsidP="00355C69">
            <w:pPr>
              <w:jc w:val="center"/>
            </w:pPr>
            <w:r w:rsidRPr="000565B1">
              <w:t>2,5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Разработка необходимой рабочей документации ((положений о конкурсах, соревнованиях, информационно- аналитических материалов)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Методическое обеспечение тренировочного процесса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355C69">
            <w:pPr>
              <w:jc w:val="center"/>
            </w:pPr>
            <w:r w:rsidRPr="000565B1">
              <w:t>1,0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Наличие данной документации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Реализация взаимодействия: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Со спортивными федерациями;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>
              <w:rPr>
                <w:color w:val="000000"/>
              </w:rPr>
              <w:t>- спортивными клуба</w:t>
            </w:r>
            <w:r w:rsidRPr="000565B1">
              <w:rPr>
                <w:color w:val="000000"/>
              </w:rPr>
              <w:t>ми;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краевым врачебно-физкультурным диспансером;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- Министерством спорта и Министерство образования Красноярского края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Совместная работа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355C69">
            <w:pPr>
              <w:jc w:val="center"/>
            </w:pPr>
            <w:r w:rsidRPr="000565B1">
              <w:t>1,5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Соглашение, служебная записка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color w:val="000000"/>
              </w:rPr>
              <w:t>Выполнение плана методической работы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color w:val="000000"/>
              </w:rPr>
              <w:t>Доля выполненных работ (100%)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2,0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Утвержденный план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CE55E3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Достижения  педагогических  и тренерских кадров, участие  в профессиональных конкурсах, и т.п.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color w:val="000000"/>
              </w:rPr>
              <w:t>Степень участия (Победитель, призер, участник)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2,0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Дипломы, грамоты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Участие в проектной деятельности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Ежеквартально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t>Участие и получение гранта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1,5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Диплом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474BE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Разработка  проектов, методических материалов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474BE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474BE">
            <w:r w:rsidRPr="000565B1">
              <w:rPr>
                <w:color w:val="000000"/>
              </w:rPr>
              <w:t>Наличие  собственных проектов, методических материалов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8474BE">
            <w:r w:rsidRPr="000565B1">
              <w:t>Выписка из протокола методического совета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 xml:space="preserve">Описание педагогического опыта 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  <w:vAlign w:val="center"/>
          </w:tcPr>
          <w:p w:rsidR="0084547B" w:rsidRPr="000565B1" w:rsidRDefault="0084547B" w:rsidP="00966C99">
            <w:r w:rsidRPr="000565B1">
              <w:rPr>
                <w:color w:val="000000"/>
              </w:rPr>
              <w:t xml:space="preserve">Количество подготовленных публикаций, представленных </w:t>
            </w:r>
            <w:r w:rsidRPr="000565B1">
              <w:rPr>
                <w:color w:val="000000"/>
              </w:rPr>
              <w:br/>
              <w:t>в профессиональных средствах массовой информации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Публикация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Организация повышения профессионального мастерства педагогов и тренеров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 xml:space="preserve"> - проведение мастер-классов для педагогов  по трансляции методов, форм, технологий;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 xml:space="preserve"> - количество педагогов, имеющих  индивидуальный план самообразования (30%);</w:t>
            </w:r>
          </w:p>
          <w:p w:rsidR="0084547B" w:rsidRPr="00CE55E3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 xml:space="preserve"> - методическое сопровождение аттестации (за присвоенные категории: высшей, первой);</w:t>
            </w:r>
          </w:p>
        </w:tc>
        <w:tc>
          <w:tcPr>
            <w:tcW w:w="435" w:type="pct"/>
            <w:shd w:val="clear" w:color="auto" w:fill="FFFFFF"/>
          </w:tcPr>
          <w:p w:rsidR="0084547B" w:rsidRDefault="0084547B" w:rsidP="000F5CBB">
            <w:pPr>
              <w:jc w:val="center"/>
            </w:pPr>
            <w:r>
              <w:t>1,0 б</w:t>
            </w:r>
          </w:p>
          <w:p w:rsidR="0084547B" w:rsidRDefault="0084547B" w:rsidP="000F5CBB">
            <w:pPr>
              <w:jc w:val="center"/>
            </w:pPr>
          </w:p>
          <w:p w:rsidR="0084547B" w:rsidRDefault="0084547B" w:rsidP="000F5CBB">
            <w:pPr>
              <w:jc w:val="center"/>
            </w:pPr>
          </w:p>
          <w:p w:rsidR="0084547B" w:rsidRDefault="0084547B" w:rsidP="000F5CBB">
            <w:pPr>
              <w:jc w:val="center"/>
            </w:pPr>
            <w:r>
              <w:t>2,0 б</w:t>
            </w:r>
          </w:p>
          <w:p w:rsidR="0084547B" w:rsidRDefault="0084547B" w:rsidP="000F5CBB">
            <w:pPr>
              <w:jc w:val="center"/>
            </w:pPr>
          </w:p>
          <w:p w:rsidR="0084547B" w:rsidRDefault="0084547B" w:rsidP="000F5CBB">
            <w:pPr>
              <w:jc w:val="center"/>
            </w:pPr>
          </w:p>
          <w:p w:rsidR="0084547B" w:rsidRPr="000565B1" w:rsidRDefault="0084547B" w:rsidP="000F5CBB">
            <w:pPr>
              <w:jc w:val="center"/>
            </w:pPr>
            <w:r>
              <w:t>2,0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План-график</w:t>
            </w:r>
          </w:p>
          <w:p w:rsidR="0084547B" w:rsidRPr="000565B1" w:rsidRDefault="0084547B" w:rsidP="00966C99"/>
          <w:p w:rsidR="0084547B" w:rsidRPr="000565B1" w:rsidRDefault="0084547B" w:rsidP="00966C99"/>
          <w:p w:rsidR="0084547B" w:rsidRPr="000565B1" w:rsidRDefault="0084547B" w:rsidP="00966C99">
            <w:r w:rsidRPr="000565B1">
              <w:t>Утвержденный план</w:t>
            </w:r>
          </w:p>
          <w:p w:rsidR="0084547B" w:rsidRPr="000565B1" w:rsidRDefault="0084547B" w:rsidP="00966C99"/>
          <w:p w:rsidR="0084547B" w:rsidRPr="000565B1" w:rsidRDefault="0084547B" w:rsidP="00966C99"/>
          <w:p w:rsidR="0084547B" w:rsidRPr="000565B1" w:rsidRDefault="0084547B" w:rsidP="00966C99">
            <w:r w:rsidRPr="000565B1">
              <w:t>Аттестационные листы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Предъявление результатов деятельности педагогов и тренеров на педагогических, методических советах, семинарах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Количество выступлений на педагогических мероприятиях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Программа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Предъявление достижений обучающихся на соревнованиях и конкурсных мероприятиях различного уровня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 xml:space="preserve"> - участие в мероприятии краевого уровня (за каждого обучающегося);</w:t>
            </w:r>
          </w:p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 xml:space="preserve"> - степень участия в мероприятиях и конкурсах, </w:t>
            </w:r>
          </w:p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>участие в мероприятии (краевого уровня, межрегионального, федерального уровней – победитель, призер, участник)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2,0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Дипломы</w:t>
            </w:r>
          </w:p>
          <w:p w:rsidR="0084547B" w:rsidRPr="000565B1" w:rsidRDefault="0084547B" w:rsidP="00966C99">
            <w:r w:rsidRPr="000565B1">
              <w:t>Грамоты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tabs>
                <w:tab w:val="left" w:pos="1440"/>
              </w:tabs>
              <w:rPr>
                <w:color w:val="000000"/>
              </w:rPr>
            </w:pPr>
            <w:r w:rsidRPr="000565B1">
              <w:rPr>
                <w:color w:val="000000"/>
              </w:rPr>
              <w:t>Результативность освоения содержания программы обучающимися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rPr>
                <w:color w:val="000000"/>
              </w:rPr>
              <w:t xml:space="preserve">Средний процент освоения содержания программы обучающимися (по результатам промежуточной аттестации) </w:t>
            </w:r>
            <w:r>
              <w:rPr>
                <w:color w:val="000000"/>
              </w:rPr>
              <w:t>–</w:t>
            </w:r>
            <w:r w:rsidRPr="000565B1">
              <w:rPr>
                <w:color w:val="000000"/>
              </w:rPr>
              <w:t xml:space="preserve"> 70% и выше</w:t>
            </w:r>
          </w:p>
        </w:tc>
        <w:tc>
          <w:tcPr>
            <w:tcW w:w="435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1,0 б</w:t>
            </w:r>
          </w:p>
        </w:tc>
        <w:tc>
          <w:tcPr>
            <w:tcW w:w="883" w:type="pct"/>
            <w:shd w:val="clear" w:color="auto" w:fill="FFFFFF"/>
          </w:tcPr>
          <w:p w:rsidR="0084547B" w:rsidRPr="000565B1" w:rsidRDefault="0084547B" w:rsidP="00966C99">
            <w:r w:rsidRPr="000565B1">
              <w:t>Аналитическая справка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 w:val="restart"/>
            <w:shd w:val="clear" w:color="auto" w:fill="FFFFFF"/>
          </w:tcPr>
          <w:p w:rsidR="0084547B" w:rsidRPr="000565B1" w:rsidRDefault="0084547B" w:rsidP="00966C99">
            <w:r>
              <w:rPr>
                <w:b/>
                <w:bCs/>
                <w:color w:val="000000"/>
              </w:rPr>
              <w:t>Тренер-преподаватель</w:t>
            </w:r>
            <w:r w:rsidRPr="000565B1">
              <w:rPr>
                <w:b/>
                <w:bCs/>
                <w:color w:val="000000"/>
              </w:rPr>
              <w:t xml:space="preserve"> по адаптивной физической культуре</w:t>
            </w:r>
          </w:p>
        </w:tc>
        <w:tc>
          <w:tcPr>
            <w:tcW w:w="4349" w:type="pct"/>
            <w:gridSpan w:val="5"/>
            <w:shd w:val="clear" w:color="auto" w:fill="FFFFFF"/>
          </w:tcPr>
          <w:p w:rsidR="0084547B" w:rsidRPr="000565B1" w:rsidRDefault="0084547B" w:rsidP="00966C99">
            <w:pPr>
              <w:rPr>
                <w:b/>
                <w:bCs/>
              </w:rPr>
            </w:pPr>
            <w:r w:rsidRPr="000565B1">
              <w:rPr>
                <w:b/>
                <w:bCs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lang w:eastAsia="en-US"/>
              </w:rPr>
              <w:t>Ответственное отношение к своим обязанностям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lang w:eastAsia="en-US"/>
              </w:rPr>
              <w:t>Отсутствие обоснованных обращений обучающихся, родителей по поводу конфликтных ситуаций, а также замечаний к деятельности сотрудника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CE55E3">
            <w:pPr>
              <w:ind w:right="-578"/>
            </w:pPr>
            <w:r w:rsidRPr="00CE55E3">
              <w:t xml:space="preserve">         </w:t>
            </w:r>
            <w:r>
              <w:t>1,0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Журнал регистрации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lang w:eastAsia="en-US"/>
              </w:rPr>
              <w:t>Ведение профессиональной документации (тематическое планирование, рабочие программы, планы)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lang w:eastAsia="en-US"/>
              </w:rPr>
              <w:t>Полнота и соответствие нормативным документам (100%)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0F5CBB">
            <w:pPr>
              <w:jc w:val="center"/>
            </w:pPr>
            <w:r>
              <w:t>3,0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Справка по итогам контроля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4349" w:type="pct"/>
            <w:gridSpan w:val="5"/>
            <w:shd w:val="clear" w:color="auto" w:fill="FFFFFF"/>
          </w:tcPr>
          <w:p w:rsidR="0084547B" w:rsidRPr="000565B1" w:rsidRDefault="0084547B" w:rsidP="00966C99">
            <w:r w:rsidRPr="000565B1">
              <w:rPr>
                <w:b/>
                <w:bCs/>
              </w:rPr>
              <w:t>Выплата за качество выполняемых работ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snapToGrid w:val="0"/>
                <w:color w:val="000000"/>
              </w:rPr>
              <w:t>Эффективность организации индивидуальной реабилитации инвалидов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 - участие обучающихся в соревнованиях и мероприятиях различного уровня (50%  участвующих от общего числа обучающихся);</w:t>
            </w:r>
          </w:p>
          <w:p w:rsidR="0084547B" w:rsidRPr="000565B1" w:rsidRDefault="0084547B" w:rsidP="00966C99">
            <w:r w:rsidRPr="000565B1">
              <w:t xml:space="preserve"> - прохождение  спортивного отбора для спортивной подготовки (за каждого обучающегося)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DE58C6">
            <w:r w:rsidRPr="000565B1">
              <w:t>Зональное ПК: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0,5 б (3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1,0 б (2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2,0 б (1 м)</w:t>
            </w:r>
          </w:p>
          <w:p w:rsidR="0084547B" w:rsidRPr="000565B1" w:rsidRDefault="0084547B" w:rsidP="00DE58C6">
            <w:r w:rsidRPr="000565B1">
              <w:t>Край: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1,0 б (3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2,0 б (2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3,0 б (1 м)</w:t>
            </w:r>
          </w:p>
          <w:p w:rsidR="0084547B" w:rsidRPr="000565B1" w:rsidRDefault="0084547B" w:rsidP="00DE58C6">
            <w:r>
              <w:t>СФ</w:t>
            </w:r>
            <w:r w:rsidRPr="000565B1">
              <w:t>О: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0,5 б (6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1,0 б (5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2,0 б (4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3,0 б (3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5,0 б (2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7,0 б (1 м)</w:t>
            </w:r>
          </w:p>
          <w:p w:rsidR="0084547B" w:rsidRPr="000565B1" w:rsidRDefault="0084547B" w:rsidP="00DE58C6">
            <w:r w:rsidRPr="000565B1">
              <w:t>Россия: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0,5  б (6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1,0 б (5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2,0 б (4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3,0 б (3 м)</w:t>
            </w:r>
          </w:p>
          <w:p w:rsidR="0084547B" w:rsidRPr="000565B1" w:rsidRDefault="0084547B" w:rsidP="00DE58C6">
            <w:pPr>
              <w:jc w:val="center"/>
            </w:pPr>
            <w:r w:rsidRPr="000565B1">
              <w:t>5,0 б (2 м)</w:t>
            </w:r>
          </w:p>
          <w:p w:rsidR="0084547B" w:rsidRPr="000565B1" w:rsidRDefault="0084547B" w:rsidP="00E76EEF">
            <w:pPr>
              <w:jc w:val="center"/>
            </w:pPr>
            <w:r w:rsidRPr="000565B1">
              <w:t>7,0 б (1 м)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Протоколы</w:t>
            </w:r>
          </w:p>
          <w:p w:rsidR="0084547B" w:rsidRPr="000565B1" w:rsidRDefault="0084547B" w:rsidP="00966C99">
            <w:r w:rsidRPr="000565B1">
              <w:t>Приказы по учреждению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r w:rsidRPr="000565B1">
              <w:t>Участие в разработке и реализации воспитательных, рекреационно-досуговых, оздоровительных мероприятий, проектов, программ, связанных с индивидуальной реабилитации инвалидов средствами АФК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Ежеквартально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t>Разработка  и реализация проектов и программ, мероприятий</w:t>
            </w:r>
          </w:p>
          <w:p w:rsidR="0084547B" w:rsidRPr="000565B1" w:rsidRDefault="0084547B" w:rsidP="00966C99"/>
        </w:tc>
        <w:tc>
          <w:tcPr>
            <w:tcW w:w="4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3,0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Приказы,</w:t>
            </w:r>
          </w:p>
          <w:p w:rsidR="0084547B" w:rsidRPr="000565B1" w:rsidRDefault="0084547B" w:rsidP="00966C99">
            <w:r w:rsidRPr="000565B1">
              <w:t>Проекты</w:t>
            </w:r>
          </w:p>
          <w:p w:rsidR="0084547B" w:rsidRPr="000565B1" w:rsidRDefault="0084547B" w:rsidP="00966C99">
            <w:r w:rsidRPr="000565B1">
              <w:t>Программы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r w:rsidRPr="000565B1">
              <w:t>Сохранность контингента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Ежеквартально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t>В течение учебного года 70%</w:t>
            </w:r>
          </w:p>
          <w:p w:rsidR="0084547B" w:rsidRPr="000565B1" w:rsidRDefault="0084547B" w:rsidP="00966C99"/>
        </w:tc>
        <w:tc>
          <w:tcPr>
            <w:tcW w:w="4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5,0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Аналитическая справка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r w:rsidRPr="000565B1">
              <w:t>Повышение профессионального мастерства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1E3FF1">
            <w:r w:rsidRPr="000565B1">
              <w:t>Ежеквартально</w:t>
            </w:r>
          </w:p>
        </w:tc>
        <w:tc>
          <w:tcPr>
            <w:tcW w:w="1226" w:type="pct"/>
            <w:shd w:val="clear" w:color="auto" w:fill="FFFFFF"/>
            <w:vAlign w:val="center"/>
          </w:tcPr>
          <w:p w:rsidR="0084547B" w:rsidRPr="000565B1" w:rsidRDefault="0084547B" w:rsidP="00966C99">
            <w:r w:rsidRPr="000565B1">
              <w:t xml:space="preserve"> - проведение мастер-классов для педагогов  по трансляции методов, форм, технологий;</w:t>
            </w:r>
          </w:p>
          <w:p w:rsidR="0084547B" w:rsidRPr="000565B1" w:rsidRDefault="0084547B" w:rsidP="00966C99">
            <w:r w:rsidRPr="000565B1">
              <w:t xml:space="preserve"> - участие в профессиональных конкурсах;</w:t>
            </w:r>
          </w:p>
          <w:p w:rsidR="0084547B" w:rsidRPr="000565B1" w:rsidRDefault="0084547B" w:rsidP="00966C99">
            <w:r w:rsidRPr="000565B1">
              <w:t xml:space="preserve"> - Выступление на педагогических, научно-практических мероприятиях (оформленное выступление в форме статьи, презентации и т.д.)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2,0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План-график</w:t>
            </w:r>
          </w:p>
          <w:p w:rsidR="0084547B" w:rsidRPr="000565B1" w:rsidRDefault="0084547B" w:rsidP="00966C99"/>
          <w:p w:rsidR="0084547B" w:rsidRPr="000565B1" w:rsidRDefault="0084547B" w:rsidP="00966C99"/>
          <w:p w:rsidR="0084547B" w:rsidRPr="000565B1" w:rsidRDefault="0084547B" w:rsidP="00966C99">
            <w:r w:rsidRPr="000565B1">
              <w:t>Дипломы. Грамоты</w:t>
            </w:r>
          </w:p>
          <w:p w:rsidR="0084547B" w:rsidRPr="000565B1" w:rsidRDefault="0084547B" w:rsidP="00966C99"/>
          <w:p w:rsidR="0084547B" w:rsidRPr="000565B1" w:rsidRDefault="0084547B" w:rsidP="00966C99"/>
          <w:p w:rsidR="0084547B" w:rsidRPr="000565B1" w:rsidRDefault="0084547B" w:rsidP="00966C99">
            <w:r w:rsidRPr="000565B1">
              <w:t>Программы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966C99">
            <w:pPr>
              <w:rPr>
                <w:color w:val="000000"/>
              </w:rPr>
            </w:pPr>
            <w:r w:rsidRPr="000565B1">
              <w:t>Высокий уровень мастерства при реализации программ индивидуальной реабилитации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 - освоение информационных технологий и применение их в практике работы (использование компьютерных  программ, Интернет-технологий);</w:t>
            </w:r>
          </w:p>
          <w:p w:rsidR="0084547B" w:rsidRPr="000565B1" w:rsidRDefault="0084547B" w:rsidP="00966C99">
            <w:r w:rsidRPr="000565B1">
              <w:t xml:space="preserve"> - освоение  эффективны методик проведения занятий с учетом основного дефекта и психофизического состояния занимающихся (наличие </w:t>
            </w:r>
            <w:r>
              <w:t xml:space="preserve"> </w:t>
            </w:r>
            <w:r w:rsidRPr="000565B1">
              <w:t>ндивидуальной программы, плана);</w:t>
            </w:r>
          </w:p>
          <w:p w:rsidR="0084547B" w:rsidRPr="000565B1" w:rsidRDefault="0084547B" w:rsidP="00966C99">
            <w:r w:rsidRPr="000565B1">
              <w:t xml:space="preserve"> - применение здоровьесберегающих технологий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1,0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966C99">
            <w:r w:rsidRPr="000565B1">
              <w:t>Информационная, аналитическая справка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 w:val="restart"/>
            <w:shd w:val="clear" w:color="auto" w:fill="FFFFFF"/>
            <w:vAlign w:val="center"/>
          </w:tcPr>
          <w:p w:rsidR="0084547B" w:rsidRPr="000565B1" w:rsidRDefault="0084547B" w:rsidP="007470AE">
            <w:pPr>
              <w:tabs>
                <w:tab w:val="left" w:pos="1440"/>
              </w:tabs>
              <w:rPr>
                <w:b/>
                <w:bCs/>
                <w:color w:val="000000"/>
              </w:rPr>
            </w:pPr>
            <w:r w:rsidRPr="000565B1"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</w:rPr>
              <w:t>едагог-психолог</w:t>
            </w:r>
          </w:p>
          <w:p w:rsidR="0084547B" w:rsidRDefault="0084547B" w:rsidP="00966C99">
            <w:pPr>
              <w:rPr>
                <w:lang w:val="en-US"/>
              </w:rPr>
            </w:pPr>
          </w:p>
          <w:p w:rsidR="0084547B" w:rsidRPr="000565B1" w:rsidRDefault="0084547B" w:rsidP="00966C99"/>
        </w:tc>
        <w:tc>
          <w:tcPr>
            <w:tcW w:w="4349" w:type="pct"/>
            <w:gridSpan w:val="5"/>
            <w:shd w:val="clear" w:color="auto" w:fill="FFFFFF"/>
          </w:tcPr>
          <w:p w:rsidR="0084547B" w:rsidRPr="000565B1" w:rsidRDefault="0084547B" w:rsidP="00856F21">
            <w:r w:rsidRPr="000565B1">
              <w:rPr>
                <w:b/>
                <w:bCs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56F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565B1">
              <w:rPr>
                <w:rFonts w:ascii="Times New Roman" w:hAnsi="Times New Roman" w:cs="Times New Roman"/>
              </w:rPr>
              <w:t xml:space="preserve">Ведение профессиональной документации (тематическое планирование, рабочие программы)  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56F21">
            <w:r w:rsidRPr="000565B1">
              <w:t>Ежемесячно</w:t>
            </w:r>
          </w:p>
          <w:p w:rsidR="0084547B" w:rsidRPr="000565B1" w:rsidRDefault="0084547B" w:rsidP="00856F21">
            <w:r w:rsidRPr="000565B1">
              <w:t xml:space="preserve">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56F21">
            <w:r w:rsidRPr="000565B1">
              <w:t>полнота и соответствие нормативным регламентирующим документам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56F21">
            <w:pPr>
              <w:jc w:val="center"/>
            </w:pPr>
            <w:r>
              <w:t>5,0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56F21">
            <w:r w:rsidRPr="000565B1">
              <w:t>План-график</w:t>
            </w:r>
          </w:p>
          <w:p w:rsidR="0084547B" w:rsidRPr="000565B1" w:rsidRDefault="0084547B" w:rsidP="00856F21">
            <w:r w:rsidRPr="000565B1">
              <w:t>Приказ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56F21">
            <w:r w:rsidRPr="000565B1">
              <w:t>Сопровождение обучающихся в образовательном, тренировочном  процессе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56F21">
            <w:r w:rsidRPr="000565B1">
              <w:t>Ежемесячно</w:t>
            </w:r>
          </w:p>
          <w:p w:rsidR="0084547B" w:rsidRPr="000565B1" w:rsidRDefault="0084547B" w:rsidP="00856F21">
            <w:r w:rsidRPr="000565B1">
              <w:t xml:space="preserve">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56F21">
            <w:r w:rsidRPr="000565B1">
              <w:t xml:space="preserve"> - работа в  медико-психолого-педагогическим консилиумом (МППК)</w:t>
            </w:r>
          </w:p>
          <w:p w:rsidR="0084547B" w:rsidRPr="000565B1" w:rsidRDefault="0084547B" w:rsidP="00856F21">
            <w:r w:rsidRPr="000565B1">
              <w:t xml:space="preserve"> - проведение мероприятий (консультаций) для родителей обучающихся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56F21">
            <w:pPr>
              <w:jc w:val="center"/>
            </w:pPr>
            <w:r>
              <w:t>3,0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56F21">
            <w:r w:rsidRPr="000565B1">
              <w:t>Протоколы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7470AE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56F21">
            <w:r w:rsidRPr="000565B1"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56F21">
            <w:r w:rsidRPr="000565B1">
              <w:t>Ежемесячно</w:t>
            </w:r>
          </w:p>
          <w:p w:rsidR="0084547B" w:rsidRPr="000565B1" w:rsidRDefault="0084547B" w:rsidP="00856F21">
            <w:r w:rsidRPr="000565B1">
              <w:t xml:space="preserve">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56F21">
            <w:r w:rsidRPr="000565B1">
              <w:t>Ведение баз автоматизированного сбора информации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56F21">
            <w:pPr>
              <w:jc w:val="center"/>
            </w:pPr>
            <w:r>
              <w:t>2,0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56F21">
            <w:r w:rsidRPr="000565B1">
              <w:t>Информационная справка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7470AE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56F21">
            <w:pPr>
              <w:pStyle w:val="NormalWeb"/>
              <w:jc w:val="both"/>
              <w:rPr>
                <w:sz w:val="20"/>
                <w:szCs w:val="20"/>
              </w:rPr>
            </w:pPr>
            <w:r w:rsidRPr="000565B1">
              <w:rPr>
                <w:sz w:val="20"/>
                <w:szCs w:val="20"/>
              </w:rPr>
              <w:t>Работа с семьями обучающихся, тренерскими кадрами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56F21">
            <w:r w:rsidRPr="000565B1">
              <w:t>Ежемесячно</w:t>
            </w:r>
          </w:p>
          <w:p w:rsidR="0084547B" w:rsidRPr="000565B1" w:rsidRDefault="0084547B" w:rsidP="00856F21">
            <w:r w:rsidRPr="000565B1">
              <w:t xml:space="preserve"> 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56F21">
            <w:r w:rsidRPr="000565B1">
              <w:t>Проведение мероприятий для родителей, семей обучающихся, учреждения, тренерских кадров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56F21">
            <w:pPr>
              <w:jc w:val="center"/>
            </w:pPr>
            <w:r>
              <w:t>5,0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56F21">
            <w:r w:rsidRPr="000565B1">
              <w:t>План работы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7470AE" w:rsidRDefault="0084547B" w:rsidP="00966C99"/>
        </w:tc>
        <w:tc>
          <w:tcPr>
            <w:tcW w:w="4349" w:type="pct"/>
            <w:gridSpan w:val="5"/>
            <w:shd w:val="clear" w:color="auto" w:fill="FFFFFF"/>
          </w:tcPr>
          <w:p w:rsidR="0084547B" w:rsidRPr="000565B1" w:rsidRDefault="0084547B" w:rsidP="00966C99">
            <w:r w:rsidRPr="000565B1">
              <w:rPr>
                <w:b/>
                <w:bCs/>
              </w:rPr>
              <w:t>Выплата за качество выполняемых работ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7470AE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56F21">
            <w:r w:rsidRPr="000565B1">
              <w:t>Эффективность методов и способов работы по педагогическому сопровождению детей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56F21">
            <w:r w:rsidRPr="000565B1">
              <w:t>Ежеквартально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56F21">
            <w:pPr>
              <w:spacing w:before="240"/>
            </w:pPr>
            <w:r w:rsidRPr="000565B1">
              <w:t xml:space="preserve"> - участие в разработке и реализации развивающих и коррекционных проектов, программ, связанных с образовательной деятельностью (за участие в разработке и реализации проектов, программ, связанных с педагогической деятельностью, призовое место в конкурсе проектов и программ, получение гранта, презентация результатов работы в форме статьи, выступления на форумах педагогов);</w:t>
            </w:r>
          </w:p>
          <w:p w:rsidR="0084547B" w:rsidRPr="000565B1" w:rsidRDefault="0084547B" w:rsidP="00856F21">
            <w:pPr>
              <w:spacing w:before="240"/>
            </w:pPr>
            <w:r w:rsidRPr="000565B1">
              <w:t xml:space="preserve"> - адаптация вновь поступивших детей, благоприятный психологический климат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56F21">
            <w:pPr>
              <w:jc w:val="center"/>
            </w:pPr>
            <w:r>
              <w:t>3,0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56F21">
            <w:r w:rsidRPr="000565B1">
              <w:t>Приказ</w:t>
            </w:r>
          </w:p>
          <w:p w:rsidR="0084547B" w:rsidRPr="000565B1" w:rsidRDefault="0084547B" w:rsidP="00856F21">
            <w:r w:rsidRPr="000565B1">
              <w:t>Программа</w:t>
            </w:r>
          </w:p>
          <w:p w:rsidR="0084547B" w:rsidRPr="000565B1" w:rsidRDefault="0084547B" w:rsidP="00856F21">
            <w:r w:rsidRPr="000565B1">
              <w:t>Диплом Грамота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7470AE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56F21">
            <w:r w:rsidRPr="000565B1">
              <w:t>Психологическая подготовка обучающихся, спортсменов к ответственным стартам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56F21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56F21">
            <w:pPr>
              <w:spacing w:before="240"/>
            </w:pPr>
            <w:r w:rsidRPr="000565B1">
              <w:t>Результат выступления обучающихся, спортсменов в спортивных соревнованиях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56F21">
            <w:pPr>
              <w:jc w:val="center"/>
            </w:pPr>
            <w:r>
              <w:t>3,0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56F21">
            <w:r w:rsidRPr="000565B1">
              <w:t>Протокол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7470AE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56F21">
            <w:r w:rsidRPr="000565B1">
              <w:t>Высокий уровень педагогического мастерства при организации процесса психолого-педагогического сопровождения воспитанников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56F21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56F21">
            <w:r w:rsidRPr="000565B1">
              <w:t>организация работы психолого- педагогического сопровождения, психолого-педагогическая коррекция детей, работа с родителями, педагогическим коллективом)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56F21">
            <w:pPr>
              <w:jc w:val="center"/>
            </w:pPr>
            <w:r>
              <w:t>2,0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56F21">
            <w:r w:rsidRPr="000565B1">
              <w:t>психолого-педагогические заключения по проблемам личностного и социального развития детей</w:t>
            </w:r>
          </w:p>
        </w:tc>
      </w:tr>
      <w:tr w:rsidR="0084547B" w:rsidRPr="000565B1" w:rsidTr="00A20C06">
        <w:trPr>
          <w:trHeight w:val="20"/>
        </w:trPr>
        <w:tc>
          <w:tcPr>
            <w:tcW w:w="651" w:type="pct"/>
            <w:vMerge/>
            <w:shd w:val="clear" w:color="auto" w:fill="FFFFFF"/>
            <w:vAlign w:val="center"/>
          </w:tcPr>
          <w:p w:rsidR="0084547B" w:rsidRPr="007470AE" w:rsidRDefault="0084547B" w:rsidP="00966C99"/>
        </w:tc>
        <w:tc>
          <w:tcPr>
            <w:tcW w:w="1246" w:type="pct"/>
            <w:shd w:val="clear" w:color="auto" w:fill="FFFFFF"/>
          </w:tcPr>
          <w:p w:rsidR="0084547B" w:rsidRPr="000565B1" w:rsidRDefault="0084547B" w:rsidP="00856F21">
            <w:r w:rsidRPr="000565B1">
              <w:rPr>
                <w:color w:val="000000"/>
              </w:rPr>
              <w:t xml:space="preserve">Инициатива и творческий подход к организации психолого-педагогического сопровождения </w:t>
            </w:r>
            <w:r w:rsidRPr="000565B1">
              <w:rPr>
                <w:color w:val="000000"/>
                <w:spacing w:val="1"/>
              </w:rPr>
              <w:t xml:space="preserve"> процесса спортивной подготовки</w:t>
            </w:r>
          </w:p>
        </w:tc>
        <w:tc>
          <w:tcPr>
            <w:tcW w:w="558" w:type="pct"/>
            <w:shd w:val="clear" w:color="auto" w:fill="FFFFFF"/>
          </w:tcPr>
          <w:p w:rsidR="0084547B" w:rsidRPr="000565B1" w:rsidRDefault="0084547B" w:rsidP="00856F21">
            <w:r w:rsidRPr="000565B1">
              <w:t>Ежемесячно</w:t>
            </w:r>
          </w:p>
        </w:tc>
        <w:tc>
          <w:tcPr>
            <w:tcW w:w="1226" w:type="pct"/>
            <w:shd w:val="clear" w:color="auto" w:fill="FFFFFF"/>
          </w:tcPr>
          <w:p w:rsidR="0084547B" w:rsidRPr="000565B1" w:rsidRDefault="0084547B" w:rsidP="00856F21">
            <w:r w:rsidRPr="000565B1">
              <w:t xml:space="preserve"> - внесение предложений </w:t>
            </w:r>
            <w:r w:rsidRPr="000565B1">
              <w:br/>
              <w:t>по повышения качества спортивной подготовки</w:t>
            </w:r>
          </w:p>
          <w:p w:rsidR="0084547B" w:rsidRPr="000565B1" w:rsidRDefault="0084547B" w:rsidP="00856F21">
            <w:r w:rsidRPr="000565B1">
              <w:t xml:space="preserve"> - внесение предложений администрации по эффективной организации психолого-педагогического сопровождения процесса спортивной подготовки;</w:t>
            </w:r>
          </w:p>
          <w:p w:rsidR="0084547B" w:rsidRPr="000565B1" w:rsidRDefault="0084547B" w:rsidP="00856F21">
            <w:r w:rsidRPr="000565B1">
              <w:t>проведение мероприятий</w:t>
            </w:r>
          </w:p>
          <w:p w:rsidR="0084547B" w:rsidRPr="000565B1" w:rsidRDefault="0084547B" w:rsidP="00856F21">
            <w:r w:rsidRPr="000565B1">
              <w:t xml:space="preserve"> - мероприятия по профилактике вредных привычек и укреплению здоровья</w:t>
            </w:r>
          </w:p>
        </w:tc>
        <w:tc>
          <w:tcPr>
            <w:tcW w:w="436" w:type="pct"/>
            <w:shd w:val="clear" w:color="auto" w:fill="FFFFFF"/>
          </w:tcPr>
          <w:p w:rsidR="0084547B" w:rsidRPr="000565B1" w:rsidRDefault="0084547B" w:rsidP="00856F21">
            <w:pPr>
              <w:jc w:val="center"/>
            </w:pPr>
            <w:r>
              <w:t>2,0 б</w:t>
            </w:r>
          </w:p>
        </w:tc>
        <w:tc>
          <w:tcPr>
            <w:tcW w:w="882" w:type="pct"/>
            <w:shd w:val="clear" w:color="auto" w:fill="FFFFFF"/>
          </w:tcPr>
          <w:p w:rsidR="0084547B" w:rsidRPr="000565B1" w:rsidRDefault="0084547B" w:rsidP="00856F21">
            <w:r w:rsidRPr="000565B1">
              <w:t>План работы</w:t>
            </w:r>
          </w:p>
          <w:p w:rsidR="0084547B" w:rsidRPr="000565B1" w:rsidRDefault="0084547B" w:rsidP="00856F21">
            <w:r w:rsidRPr="000565B1">
              <w:t>Приказ</w:t>
            </w:r>
          </w:p>
          <w:p w:rsidR="0084547B" w:rsidRPr="000565B1" w:rsidRDefault="0084547B" w:rsidP="00856F21">
            <w:r w:rsidRPr="000565B1">
              <w:t>Грамота</w:t>
            </w:r>
          </w:p>
        </w:tc>
      </w:tr>
    </w:tbl>
    <w:p w:rsidR="0084547B" w:rsidRPr="007470AE" w:rsidRDefault="0084547B"/>
    <w:p w:rsidR="0084547B" w:rsidRPr="007470AE" w:rsidRDefault="0084547B"/>
    <w:p w:rsidR="0084547B" w:rsidRPr="007470AE" w:rsidRDefault="0084547B"/>
    <w:p w:rsidR="0084547B" w:rsidRPr="007470AE" w:rsidRDefault="0084547B"/>
    <w:p w:rsidR="0084547B" w:rsidRPr="007470AE" w:rsidRDefault="0084547B"/>
    <w:p w:rsidR="0084547B" w:rsidRPr="007470AE" w:rsidRDefault="0084547B"/>
    <w:p w:rsidR="0084547B" w:rsidRPr="000565B1" w:rsidRDefault="0084547B" w:rsidP="001E528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tbl>
      <w:tblPr>
        <w:tblW w:w="515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3746"/>
        <w:gridCol w:w="1737"/>
        <w:gridCol w:w="3399"/>
        <w:gridCol w:w="1902"/>
        <w:gridCol w:w="2496"/>
      </w:tblGrid>
      <w:tr w:rsidR="0084547B" w:rsidRPr="000565B1" w:rsidTr="00CE14AF">
        <w:trPr>
          <w:trHeight w:val="20"/>
          <w:tblHeader/>
        </w:trPr>
        <w:tc>
          <w:tcPr>
            <w:tcW w:w="558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rPr>
                <w:b/>
                <w:bCs/>
                <w:color w:val="000000"/>
              </w:rPr>
            </w:pPr>
            <w:r w:rsidRPr="000565B1">
              <w:rPr>
                <w:b/>
                <w:bCs/>
                <w:color w:val="000000"/>
              </w:rPr>
              <w:t>Категория работников</w:t>
            </w:r>
          </w:p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pPr>
              <w:rPr>
                <w:b/>
                <w:bCs/>
              </w:rPr>
            </w:pPr>
            <w:r w:rsidRPr="000565B1">
              <w:rPr>
                <w:b/>
                <w:bCs/>
              </w:rPr>
              <w:t>Критерии оценки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Периодичность оценки для ежемесячного установления выплат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CE14AF">
            <w:pPr>
              <w:ind w:left="-308" w:firstLine="398"/>
            </w:pPr>
            <w:r w:rsidRPr="000565B1">
              <w:t>Индикатор оценки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966C99">
            <w:r w:rsidRPr="000565B1">
              <w:t>Количество баллов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Источник информации о значении (индикаторе) показателя</w:t>
            </w:r>
          </w:p>
        </w:tc>
      </w:tr>
      <w:tr w:rsidR="0084547B" w:rsidRPr="000565B1" w:rsidTr="00CE14AF">
        <w:trPr>
          <w:trHeight w:val="20"/>
          <w:tblHeader/>
        </w:trPr>
        <w:tc>
          <w:tcPr>
            <w:tcW w:w="558" w:type="pct"/>
            <w:shd w:val="clear" w:color="auto" w:fill="FFFFFF"/>
            <w:vAlign w:val="center"/>
          </w:tcPr>
          <w:p w:rsidR="0084547B" w:rsidRPr="000565B1" w:rsidRDefault="0084547B" w:rsidP="00966C99">
            <w:pPr>
              <w:rPr>
                <w:b/>
                <w:bCs/>
                <w:color w:val="000000"/>
              </w:rPr>
            </w:pPr>
            <w:r w:rsidRPr="000565B1">
              <w:rPr>
                <w:b/>
                <w:bCs/>
                <w:color w:val="000000"/>
              </w:rPr>
              <w:t>1</w:t>
            </w:r>
          </w:p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pPr>
              <w:rPr>
                <w:b/>
                <w:bCs/>
              </w:rPr>
            </w:pPr>
            <w:r w:rsidRPr="000565B1">
              <w:rPr>
                <w:b/>
                <w:bCs/>
              </w:rPr>
              <w:t>2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3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4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966C99">
            <w:r w:rsidRPr="000565B1">
              <w:t>5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6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 w:val="restart"/>
            <w:shd w:val="clear" w:color="auto" w:fill="FFFFFF"/>
            <w:vAlign w:val="center"/>
          </w:tcPr>
          <w:p w:rsidR="0084547B" w:rsidRPr="000565B1" w:rsidRDefault="0084547B" w:rsidP="00966C99">
            <w:r w:rsidRPr="000565B1">
              <w:rPr>
                <w:b/>
                <w:bCs/>
                <w:color w:val="000000"/>
              </w:rPr>
              <w:t>Старший тренер преподаватель, тренер  преподаватель</w:t>
            </w:r>
          </w:p>
        </w:tc>
        <w:tc>
          <w:tcPr>
            <w:tcW w:w="4442" w:type="pct"/>
            <w:gridSpan w:val="5"/>
            <w:shd w:val="clear" w:color="auto" w:fill="FFFFFF"/>
          </w:tcPr>
          <w:p w:rsidR="0084547B" w:rsidRPr="000565B1" w:rsidRDefault="0084547B" w:rsidP="00966C99">
            <w:r w:rsidRPr="000565B1">
              <w:rPr>
                <w:b/>
                <w:bCs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Разработка рабочих образовательных программ, их качество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Ежегодно 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Совершенствование тренировочного процесса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2B47CA">
            <w:pPr>
              <w:jc w:val="center"/>
            </w:pPr>
            <w:r w:rsidRPr="000565B1">
              <w:t>2,5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Наличие программы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Работа с родителям, индивидуальна работа с воспитанниками дивиантного поведения, д/дома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Привлечение родителей к физкультурно-спортивной жизни учреждения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2B47CA">
            <w:pPr>
              <w:jc w:val="center"/>
            </w:pPr>
            <w:r w:rsidRPr="000565B1">
              <w:t>1,0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Протокол родительского собрания или документально зафиксированный факт индивидуальной работы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Выполнение учащимися спортивных званий, разрядов 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Ежемесячно 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Спортивное совершенствование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2B47CA">
            <w:pPr>
              <w:jc w:val="center"/>
            </w:pPr>
            <w:r w:rsidRPr="000565B1">
              <w:t>Звание – 5,0 б</w:t>
            </w:r>
          </w:p>
          <w:p w:rsidR="0084547B" w:rsidRPr="000565B1" w:rsidRDefault="0084547B" w:rsidP="002B47CA">
            <w:pPr>
              <w:jc w:val="center"/>
            </w:pPr>
            <w:r w:rsidRPr="000565B1">
              <w:t>КМС, 1 разряд-1,5 (дата присвоения)</w:t>
            </w:r>
          </w:p>
          <w:p w:rsidR="0084547B" w:rsidRPr="000565B1" w:rsidRDefault="0084547B" w:rsidP="002B47CA">
            <w:pPr>
              <w:jc w:val="center"/>
            </w:pPr>
            <w:r w:rsidRPr="000565B1">
              <w:t>2 разряд -1,0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ЗМС, МС МК, МС России КМС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Ответственное отношение к своим обязанностям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Отсутствие обоснованных обращений спортсменов по поводу конфликтных ситуаций, а также замечаний к деятельности сотрудника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5,0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Журнал регистрации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Выполнение в полном объеме спортсменами, программы и плана спортивной подготовки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 по итогам работы за месяц/квартал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Спортивное совершенствование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9C576C">
            <w:pPr>
              <w:jc w:val="center"/>
            </w:pPr>
            <w:r w:rsidRPr="000565B1">
              <w:t>1,0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Наличие программ, планов индивидуальной подготовки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Своевременное прохождение спортсменами, диспансеризации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6E3412">
            <w:r w:rsidRPr="000565B1">
              <w:t>Не реже двух раз в год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Контроль за состоянием здоровья обучающихся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966C99">
            <w:r w:rsidRPr="000565B1">
              <w:t>До 80 % - 1,0 б</w:t>
            </w:r>
          </w:p>
          <w:p w:rsidR="0084547B" w:rsidRPr="000565B1" w:rsidRDefault="0084547B" w:rsidP="00966C99">
            <w:r w:rsidRPr="000565B1">
              <w:t>Более 80 %- 2,0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Согласно плана медицинского отдела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Участие в акциях и воспитательных мероприятиях, проводимых в школе, городе, крае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6E3412">
            <w:r w:rsidRPr="000565B1">
              <w:t>Ежемесячно, согласно плану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Привлечение детей и подростков к регулярным занятиям ФК и С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966C99">
            <w:r w:rsidRPr="000565B1">
              <w:t>1 мероприятие – 3,0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Согласно плана воспитательной работы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Ведение профессиональной документации (программы, планы)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6E3412">
            <w:r w:rsidRPr="000565B1">
              <w:t>Ежемесячно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Полнота и соответствие нормативным документам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5,0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План-график</w:t>
            </w:r>
            <w:r>
              <w:t xml:space="preserve">. Справка по итогам </w:t>
            </w:r>
            <w:r w:rsidRPr="000565B1">
              <w:t>контроля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Обеспечение методического уровня организации спортивной подготовки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Ежеквартально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 - разработка комплексной программы спортивной подготовки спортсменов, спортивной команды к спортивным соревнованиям по соответствующему направлению;</w:t>
            </w:r>
          </w:p>
          <w:p w:rsidR="0084547B" w:rsidRPr="000565B1" w:rsidRDefault="0084547B" w:rsidP="00966C99">
            <w:r w:rsidRPr="000565B1">
              <w:t xml:space="preserve"> - наличие материалов по распространению опыта: публикаций (статей), методических пособий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5,0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Протокол тренерского совета</w:t>
            </w:r>
          </w:p>
          <w:p w:rsidR="0084547B" w:rsidRPr="000565B1" w:rsidRDefault="0084547B" w:rsidP="00966C99">
            <w:r w:rsidRPr="000565B1">
              <w:t>Приказ</w:t>
            </w:r>
          </w:p>
          <w:p w:rsidR="0084547B" w:rsidRPr="000565B1" w:rsidRDefault="0084547B" w:rsidP="00966C99"/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DE288E">
            <w:r w:rsidRPr="000565B1">
              <w:t>Ответственное отношение к своим обязанностям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DE288E">
            <w:r w:rsidRPr="000565B1">
              <w:t>Ежемесячно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DE288E">
            <w:r w:rsidRPr="000565B1">
              <w:t>Отсутствие обоснованных обращений обучающихся, родителей по поводу конфликтных ситуаций, а также замечаний к деятельности сотрудника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3,0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DE288E">
            <w:r w:rsidRPr="000565B1">
              <w:t>Журнал регистрации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DE288E">
            <w:r w:rsidRPr="000565B1">
              <w:t>Ведение профессиональной документации (тематическое п</w:t>
            </w:r>
            <w:r>
              <w:t>ланирование, рабочие программы,</w:t>
            </w:r>
            <w:r w:rsidRPr="00CE14AF">
              <w:t xml:space="preserve"> </w:t>
            </w:r>
            <w:r w:rsidRPr="000565B1">
              <w:t>планы)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DE288E">
            <w:r w:rsidRPr="000565B1">
              <w:t>Ежемесячно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DE288E">
            <w:r w:rsidRPr="000565B1">
              <w:t>Полнота и соответствие нормативным документам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5,0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DE288E">
            <w:r w:rsidRPr="000565B1">
              <w:t>Справка по итогам контроля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DE288E">
            <w:r w:rsidRPr="000565B1">
              <w:t>Участие в разработке программ по видам спорта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DE288E">
            <w:r w:rsidRPr="000565B1">
              <w:t>Ежеквартально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DE288E">
            <w:r w:rsidRPr="000565B1">
              <w:t>Степень участия, факт внедрения в практику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5,0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DE288E">
            <w:r w:rsidRPr="000565B1">
              <w:t>Утвержденная программа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DE288E">
            <w:r w:rsidRPr="000565B1">
              <w:t>Обеспечение методического уровня организации образовательного процесса и процесса спортивной подготовки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DE288E">
            <w:r w:rsidRPr="000565B1">
              <w:t>Ежеквартально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DE288E">
            <w:pPr>
              <w:rPr>
                <w:rFonts w:eastAsia="Batang"/>
              </w:rPr>
            </w:pPr>
            <w:r w:rsidRPr="000565B1">
              <w:t xml:space="preserve"> - разработка учебно-методического комплекта, обеспечивающего реализацию образовательных программ</w:t>
            </w:r>
            <w:r w:rsidRPr="000565B1">
              <w:rPr>
                <w:rFonts w:eastAsia="Batang"/>
              </w:rPr>
              <w:t xml:space="preserve"> и тренировочных мероприятий;</w:t>
            </w:r>
          </w:p>
          <w:p w:rsidR="0084547B" w:rsidRPr="000565B1" w:rsidRDefault="0084547B" w:rsidP="00DE288E">
            <w:pPr>
              <w:rPr>
                <w:rFonts w:eastAsia="Batang"/>
              </w:rPr>
            </w:pPr>
            <w:r w:rsidRPr="000565B1">
              <w:rPr>
                <w:rFonts w:eastAsia="Batang"/>
              </w:rPr>
              <w:t xml:space="preserve"> - наличие материалов по распространению педагогического опыта: публикаций (статей), методических пособий;</w:t>
            </w:r>
          </w:p>
          <w:p w:rsidR="0084547B" w:rsidRPr="000565B1" w:rsidRDefault="0084547B" w:rsidP="00DE288E">
            <w:pPr>
              <w:rPr>
                <w:rFonts w:eastAsia="Batang"/>
              </w:rPr>
            </w:pPr>
            <w:r w:rsidRPr="000565B1">
              <w:rPr>
                <w:rFonts w:eastAsia="Batang"/>
              </w:rPr>
              <w:t xml:space="preserve"> - наличие позитивных публикаций в СМИ, о работе или размещение материалов самого тренера-преподавателя на сайте;</w:t>
            </w:r>
          </w:p>
          <w:p w:rsidR="0084547B" w:rsidRPr="000565B1" w:rsidRDefault="0084547B" w:rsidP="00DE288E">
            <w:r w:rsidRPr="000565B1">
              <w:rPr>
                <w:rFonts w:eastAsia="Batang"/>
              </w:rPr>
              <w:t xml:space="preserve"> - </w:t>
            </w:r>
            <w:r w:rsidRPr="000565B1">
              <w:t>реализация специализированных образовательных программ (модулей) по работе с детьми с ограниченными возможностями здоровья (ОВЗ), с особыми образовательными потребностями (ООП)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4,0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DE288E">
            <w:r w:rsidRPr="000565B1">
              <w:t>Протоколы методического совета</w:t>
            </w:r>
          </w:p>
          <w:p w:rsidR="0084547B" w:rsidRPr="000565B1" w:rsidRDefault="0084547B" w:rsidP="00DE288E">
            <w:r w:rsidRPr="000565B1">
              <w:t>Приказы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4442" w:type="pct"/>
            <w:gridSpan w:val="5"/>
            <w:shd w:val="clear" w:color="auto" w:fill="FFFFFF"/>
          </w:tcPr>
          <w:p w:rsidR="0084547B" w:rsidRPr="000565B1" w:rsidRDefault="0084547B" w:rsidP="00966C99">
            <w:r w:rsidRPr="000565B1">
              <w:rPr>
                <w:b/>
                <w:bCs/>
              </w:rPr>
              <w:t>Выплата за качество выполняемых работ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Использование передовых методических разработок в тренировочном процессе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1E3FF1">
            <w:r w:rsidRPr="000565B1">
              <w:t xml:space="preserve">Ежеквартально 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Улучшение качества тренировочного процесса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5D7ACA">
            <w:pPr>
              <w:jc w:val="center"/>
            </w:pPr>
            <w:r w:rsidRPr="000565B1">
              <w:t>2,0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Протокол тренировочного совета об одобрении использования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Включение учащихся в состав сборных команд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1E3FF1">
            <w:r w:rsidRPr="000565B1">
              <w:t>2 раза в год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Спортивное совершенствование обучающихся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5D7ACA">
            <w:r w:rsidRPr="000565B1">
              <w:t>Край: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Мужчины- 5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Юниор- 4,0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Ст. юн.- 3,0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Резерв -2,0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Учитывается при оценке ежемесячно по наивысшему показателю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Выступление учащихся в соревнованиях различного уровня начиная от краевых соревнований и выше (краевые- 1-5 м, СФО-1-6 м,  зональные 1-3 м, первенства края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1E3FF1">
            <w:r w:rsidRPr="000565B1">
              <w:t xml:space="preserve">Ежемесячно 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Качество тренировочного процесса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5D7ACA">
            <w:pPr>
              <w:jc w:val="center"/>
            </w:pPr>
            <w:r w:rsidRPr="000565B1">
              <w:t>Край: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Победители-3,0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Призеры-2,0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СФО: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Победители- 5,0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Призеры- 3,0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Россия: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Победители- 7,0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Призеры- 5,0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5-6 м-3,0 б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Зональное первенство края:</w:t>
            </w:r>
          </w:p>
          <w:p w:rsidR="0084547B" w:rsidRPr="000565B1" w:rsidRDefault="0084547B" w:rsidP="005D7ACA">
            <w:pPr>
              <w:jc w:val="center"/>
            </w:pPr>
            <w:r w:rsidRPr="000565B1">
              <w:t>Победители-2,0 б</w:t>
            </w:r>
          </w:p>
          <w:p w:rsidR="0084547B" w:rsidRPr="00A20C06" w:rsidRDefault="0084547B" w:rsidP="001435EF">
            <w:pPr>
              <w:jc w:val="center"/>
            </w:pPr>
            <w:r w:rsidRPr="000565B1">
              <w:t>Призеры-1,0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Протоколы соревнований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Наличие профессиональных наград, званий, знаков отличая (медаль, нагрудный знак, Почетная грамота):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МС СССР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МС России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МСМК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-ЗМС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ЗТР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«Отличник ФК и С»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«Заслуженный работник ФК и С Красноярского края»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«Заслуженный педагог Красноярского края»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Благодарственное письмо МСТ и МП»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rPr>
                <w:snapToGrid w:val="0"/>
                <w:color w:val="000000"/>
              </w:rPr>
              <w:t>- «Почетная грамота МСТ и МП РФ»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1E3FF1">
            <w:r w:rsidRPr="000565B1">
              <w:t xml:space="preserve">Ежемесячно 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Достижение работников учреждения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5D7ACA">
            <w:pPr>
              <w:jc w:val="center"/>
            </w:pPr>
            <w:r w:rsidRPr="000565B1">
              <w:t>1,0 б (наградная награда, звание на дату присвоения)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Наличие документов по награждению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snapToGrid w:val="0"/>
                <w:color w:val="000000"/>
              </w:rPr>
              <w:t xml:space="preserve">Эффективность организации спортивной подготовки 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1E3FF1">
            <w:r w:rsidRPr="000565B1">
              <w:t>Ежемесячно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 - соответствие прогнозируемых спортивных результатов спортсмена фактически достигнутым;</w:t>
            </w:r>
          </w:p>
          <w:p w:rsidR="0084547B" w:rsidRPr="000565B1" w:rsidRDefault="0084547B" w:rsidP="00966C99">
            <w:pPr>
              <w:rPr>
                <w:snapToGrid w:val="0"/>
                <w:color w:val="000000"/>
              </w:rPr>
            </w:pPr>
            <w:r w:rsidRPr="000565B1">
              <w:t xml:space="preserve"> - </w:t>
            </w:r>
            <w:r w:rsidRPr="000565B1">
              <w:rPr>
                <w:snapToGrid w:val="0"/>
                <w:color w:val="000000"/>
              </w:rPr>
              <w:t>динамика прироста индивидуальных показателей спортсмена (положительная динамика у 80 % обучающихся);</w:t>
            </w:r>
          </w:p>
          <w:p w:rsidR="0084547B" w:rsidRPr="000565B1" w:rsidRDefault="0084547B" w:rsidP="00966C99">
            <w:r w:rsidRPr="000565B1">
              <w:rPr>
                <w:snapToGrid w:val="0"/>
                <w:color w:val="000000"/>
              </w:rPr>
              <w:t xml:space="preserve"> - </w:t>
            </w:r>
            <w:r w:rsidRPr="000565B1">
              <w:t>спортсмены, подтвердившие спортивные разряды и звания (90%);</w:t>
            </w:r>
          </w:p>
          <w:p w:rsidR="0084547B" w:rsidRPr="000565B1" w:rsidRDefault="0084547B" w:rsidP="00966C99">
            <w:r w:rsidRPr="000565B1">
              <w:t xml:space="preserve"> - выполнение объемов тренировочных нагрузок спортсменами (100%)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1,0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Протоколы</w:t>
            </w:r>
          </w:p>
          <w:p w:rsidR="0084547B" w:rsidRPr="000565B1" w:rsidRDefault="0084547B" w:rsidP="00966C99">
            <w:r w:rsidRPr="000565B1">
              <w:t>Аналитические справки</w:t>
            </w:r>
          </w:p>
          <w:p w:rsidR="0084547B" w:rsidRPr="000565B1" w:rsidRDefault="0084547B" w:rsidP="00966C99">
            <w:r w:rsidRPr="000565B1">
              <w:t>Приказы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Повышение профессионального мастерства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1E3FF1">
            <w:r w:rsidRPr="000565B1">
              <w:t>Ежеквартально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 - проведение  мастер-классов для педагогов  по трансляции  методов, форм, технологий;</w:t>
            </w:r>
          </w:p>
          <w:p w:rsidR="0084547B" w:rsidRPr="000565B1" w:rsidRDefault="0084547B" w:rsidP="00966C99">
            <w:r w:rsidRPr="000565B1">
              <w:t xml:space="preserve"> - участие в профессиональных конкурсах (победа, призовое место, участие);</w:t>
            </w:r>
          </w:p>
          <w:p w:rsidR="0084547B" w:rsidRPr="000565B1" w:rsidRDefault="0084547B" w:rsidP="00966C99">
            <w:r w:rsidRPr="000565B1">
              <w:t xml:space="preserve"> - выступление на научно-практических мероприятиях</w:t>
            </w:r>
          </w:p>
          <w:p w:rsidR="0084547B" w:rsidRPr="000565B1" w:rsidRDefault="0084547B" w:rsidP="00966C99">
            <w:r w:rsidRPr="000565B1">
              <w:t xml:space="preserve"> - оформленное выступление в форме статьи, презентации и т.д.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2,0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План работы</w:t>
            </w:r>
          </w:p>
          <w:p w:rsidR="0084547B" w:rsidRPr="000565B1" w:rsidRDefault="0084547B" w:rsidP="00966C99">
            <w:r w:rsidRPr="000565B1">
              <w:t>Дипломы Грамоты</w:t>
            </w:r>
          </w:p>
          <w:p w:rsidR="0084547B" w:rsidRPr="000565B1" w:rsidRDefault="0084547B" w:rsidP="00966C99">
            <w:r w:rsidRPr="000565B1">
              <w:t>Программы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tcBorders>
              <w:bottom w:val="nil"/>
            </w:tcBorders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Высокий уровень мастерства при организации тренировочного процесса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1E3FF1">
            <w:r w:rsidRPr="000565B1">
              <w:t>Ежемесячно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 - освоение информационных технологий и применение их в практике работы (использование компьютерных  программ, Интернет-технологий);</w:t>
            </w:r>
          </w:p>
          <w:p w:rsidR="0084547B" w:rsidRDefault="0084547B" w:rsidP="00966C99">
            <w:r w:rsidRPr="000565B1">
              <w:t xml:space="preserve"> - освоение программно-целевого подхода</w:t>
            </w:r>
          </w:p>
          <w:p w:rsidR="0084547B" w:rsidRPr="000565B1" w:rsidRDefault="0084547B" w:rsidP="00966C99">
            <w:r w:rsidRPr="000565B1">
              <w:t xml:space="preserve"> (Наличие индивидуальной программы, плана);</w:t>
            </w:r>
          </w:p>
          <w:p w:rsidR="0084547B" w:rsidRPr="000565B1" w:rsidRDefault="0084547B" w:rsidP="00966C99">
            <w:r w:rsidRPr="000565B1">
              <w:t xml:space="preserve"> - внедрение новейших методик подготовки спортсменов (по виду спорта) в практику тренировочного процесса (разделы (ссылки) в программах, планах);</w:t>
            </w:r>
          </w:p>
          <w:p w:rsidR="0084547B" w:rsidRPr="000565B1" w:rsidRDefault="0084547B" w:rsidP="00D97959">
            <w:pPr>
              <w:ind w:hanging="8"/>
            </w:pPr>
            <w:r w:rsidRPr="000565B1">
              <w:t xml:space="preserve"> - участие в организации и проведении мероприятий по сохранению здоровья спортсмена (отсутствие «допинговых скандалов», отсутствие случаев травматизма)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1,0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Информационная справка</w:t>
            </w:r>
          </w:p>
          <w:p w:rsidR="0084547B" w:rsidRPr="000565B1" w:rsidRDefault="0084547B" w:rsidP="00966C99"/>
          <w:p w:rsidR="0084547B" w:rsidRPr="000565B1" w:rsidRDefault="0084547B" w:rsidP="00966C99">
            <w:r w:rsidRPr="000565B1">
              <w:t>Приказы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 w:val="restart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rPr>
                <w:snapToGrid w:val="0"/>
                <w:color w:val="000000"/>
              </w:rPr>
              <w:t xml:space="preserve">Эффективность организации спортивной подготовки 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1E3FF1">
            <w:r w:rsidRPr="000565B1">
              <w:t>Ежемесячно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- участие обучающихся в соревнованиях  различного уровня (90% контингента);</w:t>
            </w:r>
          </w:p>
          <w:p w:rsidR="0084547B" w:rsidRPr="000565B1" w:rsidRDefault="0084547B" w:rsidP="00966C99">
            <w:r w:rsidRPr="000565B1">
              <w:t xml:space="preserve"> - обучающиеся, выполнившие контрольно- переводные нормативы (90% контингента);</w:t>
            </w:r>
          </w:p>
          <w:p w:rsidR="0084547B" w:rsidRPr="000565B1" w:rsidRDefault="0084547B" w:rsidP="00966C99">
            <w:r w:rsidRPr="000565B1">
              <w:t xml:space="preserve"> - положительная </w:t>
            </w:r>
            <w:r w:rsidRPr="000565B1">
              <w:rPr>
                <w:snapToGrid w:val="0"/>
                <w:color w:val="000000"/>
              </w:rPr>
              <w:t>динамика прироста индивидуальных показателей выполнения программных требований по уровню подготовленности занимающихся</w:t>
            </w:r>
            <w:r w:rsidRPr="000565B1">
              <w:t>(80% контингента);</w:t>
            </w:r>
          </w:p>
          <w:p w:rsidR="0084547B" w:rsidRPr="000565B1" w:rsidRDefault="0084547B" w:rsidP="00827685">
            <w:r w:rsidRPr="000565B1">
              <w:t xml:space="preserve"> - обучающиеся, получившие спортивные разряды и звания (по факту присвоения);</w:t>
            </w:r>
          </w:p>
          <w:p w:rsidR="0084547B" w:rsidRPr="000565B1" w:rsidRDefault="0084547B" w:rsidP="00827685">
            <w:r w:rsidRPr="000565B1">
              <w:t xml:space="preserve"> - включение обучающихся в составы спортивных сборных команд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1,0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Протоколы</w:t>
            </w:r>
          </w:p>
          <w:p w:rsidR="0084547B" w:rsidRPr="000565B1" w:rsidRDefault="0084547B" w:rsidP="00966C99"/>
          <w:p w:rsidR="0084547B" w:rsidRPr="000565B1" w:rsidRDefault="0084547B" w:rsidP="00966C99">
            <w:r w:rsidRPr="000565B1">
              <w:t>Аналитические справки</w:t>
            </w:r>
          </w:p>
          <w:p w:rsidR="0084547B" w:rsidRPr="000565B1" w:rsidRDefault="0084547B" w:rsidP="00966C99"/>
          <w:p w:rsidR="0084547B" w:rsidRPr="000565B1" w:rsidRDefault="0084547B" w:rsidP="00966C99">
            <w:r w:rsidRPr="000565B1">
              <w:t>Приказы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tcBorders>
              <w:bottom w:val="nil"/>
            </w:tcBorders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Участие в разработке и реализации проектов, программ, связанных с образовательной деятельностью, спортивной подготовкой, тренировочными мероприятиями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Ежеквартально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>Разработка  и реализация проектов и программ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B51844">
            <w:pPr>
              <w:jc w:val="center"/>
            </w:pPr>
            <w:r>
              <w:t>3,0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/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tcBorders>
              <w:bottom w:val="nil"/>
            </w:tcBorders>
            <w:shd w:val="clear" w:color="auto" w:fill="FFFFFF"/>
            <w:vAlign w:val="center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Сохранность контингента обучающихся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>
              <w:t>Ежеквартально</w:t>
            </w:r>
          </w:p>
        </w:tc>
        <w:tc>
          <w:tcPr>
            <w:tcW w:w="1137" w:type="pct"/>
            <w:shd w:val="clear" w:color="auto" w:fill="FFFFFF"/>
          </w:tcPr>
          <w:p w:rsidR="0084547B" w:rsidRPr="000565B1" w:rsidRDefault="0084547B" w:rsidP="00966C99">
            <w:r w:rsidRPr="000565B1">
              <w:t xml:space="preserve">В течение учебного года </w:t>
            </w:r>
          </w:p>
          <w:p w:rsidR="0084547B" w:rsidRPr="000565B1" w:rsidRDefault="0084547B" w:rsidP="00966C99">
            <w:r w:rsidRPr="000565B1">
              <w:t>На этапах спортивной подготовки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E76EEF">
            <w:pPr>
              <w:jc w:val="center"/>
            </w:pPr>
            <w:r>
              <w:t>5,0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Аналитическая справка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tcBorders>
              <w:bottom w:val="nil"/>
            </w:tcBorders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Наличие профессиональных наград:</w:t>
            </w:r>
          </w:p>
          <w:p w:rsidR="0084547B" w:rsidRPr="000565B1" w:rsidRDefault="0084547B" w:rsidP="00966C99">
            <w:r w:rsidRPr="000565B1">
              <w:t>«Заслуженный работник Красноярского края»</w:t>
            </w:r>
          </w:p>
          <w:p w:rsidR="0084547B" w:rsidRPr="000565B1" w:rsidRDefault="0084547B" w:rsidP="00966C99">
            <w:r w:rsidRPr="000565B1">
              <w:t>- «Заслуженный работник ФК и С РФ»</w:t>
            </w:r>
          </w:p>
          <w:p w:rsidR="0084547B" w:rsidRPr="000565B1" w:rsidRDefault="0084547B" w:rsidP="00966C99">
            <w:r w:rsidRPr="000565B1">
              <w:t>-«Заслуженный педагог Красноярского края»</w:t>
            </w:r>
          </w:p>
          <w:p w:rsidR="0084547B" w:rsidRPr="000565B1" w:rsidRDefault="0084547B" w:rsidP="00966C99">
            <w:r w:rsidRPr="000565B1">
              <w:t>-Благодарственное письмо МСТ и</w:t>
            </w:r>
            <w:r>
              <w:t xml:space="preserve"> </w:t>
            </w:r>
            <w:r w:rsidRPr="000565B1">
              <w:t>МП»</w:t>
            </w:r>
          </w:p>
          <w:p w:rsidR="0084547B" w:rsidRPr="000565B1" w:rsidRDefault="0084547B" w:rsidP="00966C99">
            <w:r w:rsidRPr="000565B1">
              <w:t>-Почетная грамота МСТ и МП РФ»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>
              <w:t>Ежемесячно</w:t>
            </w:r>
          </w:p>
        </w:tc>
        <w:tc>
          <w:tcPr>
            <w:tcW w:w="1137" w:type="pct"/>
            <w:shd w:val="clear" w:color="auto" w:fill="FFFFFF"/>
            <w:vAlign w:val="center"/>
          </w:tcPr>
          <w:p w:rsidR="0084547B" w:rsidRPr="000565B1" w:rsidRDefault="0084547B" w:rsidP="00966C99">
            <w:r>
              <w:t xml:space="preserve">Достижения работников учреждения </w:t>
            </w:r>
          </w:p>
        </w:tc>
        <w:tc>
          <w:tcPr>
            <w:tcW w:w="636" w:type="pct"/>
            <w:shd w:val="clear" w:color="auto" w:fill="FFFFFF"/>
          </w:tcPr>
          <w:p w:rsidR="0084547B" w:rsidRDefault="0084547B" w:rsidP="00E76EEF">
            <w:pPr>
              <w:jc w:val="center"/>
            </w:pPr>
            <w:r>
              <w:t>1,0 б</w:t>
            </w:r>
          </w:p>
          <w:p w:rsidR="0084547B" w:rsidRPr="000565B1" w:rsidRDefault="0084547B" w:rsidP="00E76EEF">
            <w:pPr>
              <w:jc w:val="center"/>
            </w:pPr>
            <w:r>
              <w:t>(каждая награда, звание на дату присвоения)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>
              <w:t>наличие документов по награждению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tcBorders>
              <w:bottom w:val="nil"/>
            </w:tcBorders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Реализация взаимодействия:</w:t>
            </w:r>
          </w:p>
          <w:p w:rsidR="0084547B" w:rsidRPr="000565B1" w:rsidRDefault="0084547B" w:rsidP="00966C99">
            <w:r w:rsidRPr="000565B1">
              <w:t>-со спортивными федерациями;</w:t>
            </w:r>
          </w:p>
          <w:p w:rsidR="0084547B" w:rsidRPr="000565B1" w:rsidRDefault="0084547B" w:rsidP="00966C99">
            <w:r w:rsidRPr="000565B1">
              <w:t>-спортивными клубами;</w:t>
            </w:r>
          </w:p>
          <w:p w:rsidR="0084547B" w:rsidRPr="000565B1" w:rsidRDefault="0084547B" w:rsidP="00966C99">
            <w:r w:rsidRPr="000565B1">
              <w:t>-краевыми врачебно-физкультурным диспансером;</w:t>
            </w:r>
          </w:p>
          <w:p w:rsidR="0084547B" w:rsidRPr="000565B1" w:rsidRDefault="0084547B" w:rsidP="00966C99">
            <w:r w:rsidRPr="000565B1">
              <w:t>-Министерством спорта и Министерство образования Красноярского края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Ежеквартально</w:t>
            </w:r>
          </w:p>
        </w:tc>
        <w:tc>
          <w:tcPr>
            <w:tcW w:w="1137" w:type="pct"/>
            <w:shd w:val="clear" w:color="auto" w:fill="FFFFFF"/>
            <w:vAlign w:val="center"/>
          </w:tcPr>
          <w:p w:rsidR="0084547B" w:rsidRPr="000565B1" w:rsidRDefault="0084547B" w:rsidP="00966C99">
            <w:r w:rsidRPr="000565B1">
              <w:t>Совместная работа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E76EEF">
            <w:pPr>
              <w:jc w:val="center"/>
            </w:pPr>
            <w:r>
              <w:t>1,5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Соглашение,</w:t>
            </w:r>
          </w:p>
          <w:p w:rsidR="0084547B" w:rsidRPr="000565B1" w:rsidRDefault="0084547B" w:rsidP="00966C99">
            <w:r w:rsidRPr="000565B1">
              <w:t xml:space="preserve"> служебная записка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tcBorders>
              <w:bottom w:val="nil"/>
            </w:tcBorders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Наличие квалификационной категории:</w:t>
            </w:r>
          </w:p>
          <w:p w:rsidR="0084547B" w:rsidRPr="000565B1" w:rsidRDefault="0084547B" w:rsidP="00966C99">
            <w:r w:rsidRPr="000565B1">
              <w:t>-высшая,</w:t>
            </w:r>
          </w:p>
          <w:p w:rsidR="0084547B" w:rsidRPr="000565B1" w:rsidRDefault="0084547B" w:rsidP="00966C99">
            <w:r w:rsidRPr="000565B1">
              <w:t>-1 категория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По дате присвоения</w:t>
            </w:r>
          </w:p>
        </w:tc>
        <w:tc>
          <w:tcPr>
            <w:tcW w:w="1137" w:type="pct"/>
            <w:shd w:val="clear" w:color="auto" w:fill="FFFFFF"/>
            <w:vAlign w:val="center"/>
          </w:tcPr>
          <w:p w:rsidR="0084547B" w:rsidRPr="000565B1" w:rsidRDefault="0084547B" w:rsidP="00966C99">
            <w:r w:rsidRPr="000565B1">
              <w:t>Повышения уровня профессиональной компетентности работников учреждения</w:t>
            </w:r>
          </w:p>
        </w:tc>
        <w:tc>
          <w:tcPr>
            <w:tcW w:w="636" w:type="pct"/>
            <w:shd w:val="clear" w:color="auto" w:fill="FFFFFF"/>
          </w:tcPr>
          <w:p w:rsidR="0084547B" w:rsidRDefault="0084547B" w:rsidP="00E76EEF">
            <w:pPr>
              <w:jc w:val="center"/>
            </w:pPr>
          </w:p>
          <w:p w:rsidR="0084547B" w:rsidRDefault="0084547B" w:rsidP="00E76EEF">
            <w:pPr>
              <w:jc w:val="center"/>
            </w:pPr>
            <w:r>
              <w:t>3,0 б</w:t>
            </w:r>
          </w:p>
          <w:p w:rsidR="0084547B" w:rsidRPr="000565B1" w:rsidRDefault="0084547B" w:rsidP="00E76EEF">
            <w:pPr>
              <w:jc w:val="center"/>
            </w:pPr>
            <w:r>
              <w:t>2,0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Запись в трудовой книжке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vMerge/>
            <w:tcBorders>
              <w:bottom w:val="nil"/>
            </w:tcBorders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Охват учащихся в период летней оздоровительной компании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1 раз в лето</w:t>
            </w:r>
          </w:p>
        </w:tc>
        <w:tc>
          <w:tcPr>
            <w:tcW w:w="1137" w:type="pct"/>
            <w:shd w:val="clear" w:color="auto" w:fill="FFFFFF"/>
            <w:vAlign w:val="center"/>
          </w:tcPr>
          <w:p w:rsidR="0084547B" w:rsidRPr="000565B1" w:rsidRDefault="0084547B" w:rsidP="00966C99">
            <w:r w:rsidRPr="000565B1">
              <w:t>Методическое обеспечение тренировочного процесса</w:t>
            </w:r>
          </w:p>
        </w:tc>
        <w:tc>
          <w:tcPr>
            <w:tcW w:w="636" w:type="pct"/>
            <w:shd w:val="clear" w:color="auto" w:fill="FFFFFF"/>
          </w:tcPr>
          <w:p w:rsidR="0084547B" w:rsidRDefault="0084547B" w:rsidP="00E76EEF">
            <w:pPr>
              <w:jc w:val="center"/>
            </w:pPr>
            <w:r>
              <w:t>До 50 %-2,5 б</w:t>
            </w:r>
          </w:p>
          <w:p w:rsidR="0084547B" w:rsidRPr="000565B1" w:rsidRDefault="0084547B" w:rsidP="00E76EEF">
            <w:pPr>
              <w:jc w:val="center"/>
            </w:pPr>
            <w:r>
              <w:t>Свыше 50 %-5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Приказы по летней оздоровительной компании</w:t>
            </w:r>
          </w:p>
        </w:tc>
      </w:tr>
      <w:tr w:rsidR="0084547B" w:rsidRPr="000565B1" w:rsidTr="00CE14AF">
        <w:trPr>
          <w:trHeight w:val="20"/>
        </w:trPr>
        <w:tc>
          <w:tcPr>
            <w:tcW w:w="558" w:type="pct"/>
            <w:tcBorders>
              <w:top w:val="nil"/>
            </w:tcBorders>
            <w:shd w:val="clear" w:color="auto" w:fill="FFFFFF"/>
          </w:tcPr>
          <w:p w:rsidR="0084547B" w:rsidRPr="000565B1" w:rsidRDefault="0084547B" w:rsidP="00966C99"/>
        </w:tc>
        <w:tc>
          <w:tcPr>
            <w:tcW w:w="1253" w:type="pct"/>
            <w:shd w:val="clear" w:color="auto" w:fill="FFFFFF"/>
          </w:tcPr>
          <w:p w:rsidR="0084547B" w:rsidRPr="000565B1" w:rsidRDefault="0084547B" w:rsidP="00966C99">
            <w:r w:rsidRPr="000565B1">
              <w:t>Шефство над молодыми специалистами, впервые окончивших учебные заведения из учреждений высшего или среднего специального образования</w:t>
            </w:r>
          </w:p>
        </w:tc>
        <w:tc>
          <w:tcPr>
            <w:tcW w:w="581" w:type="pct"/>
            <w:shd w:val="clear" w:color="auto" w:fill="FFFFFF"/>
          </w:tcPr>
          <w:p w:rsidR="0084547B" w:rsidRPr="000565B1" w:rsidRDefault="0084547B" w:rsidP="00966C99">
            <w:r w:rsidRPr="000565B1">
              <w:t>Ежемесячно, в течении 1-го года работы</w:t>
            </w:r>
          </w:p>
        </w:tc>
        <w:tc>
          <w:tcPr>
            <w:tcW w:w="1137" w:type="pct"/>
            <w:shd w:val="clear" w:color="auto" w:fill="FFFFFF"/>
            <w:vAlign w:val="center"/>
          </w:tcPr>
          <w:p w:rsidR="0084547B" w:rsidRPr="000565B1" w:rsidRDefault="0084547B" w:rsidP="00966C99">
            <w:r w:rsidRPr="000565B1">
              <w:t>Инициатива работников, креативность, творчество</w:t>
            </w:r>
          </w:p>
        </w:tc>
        <w:tc>
          <w:tcPr>
            <w:tcW w:w="636" w:type="pct"/>
            <w:shd w:val="clear" w:color="auto" w:fill="FFFFFF"/>
          </w:tcPr>
          <w:p w:rsidR="0084547B" w:rsidRPr="000565B1" w:rsidRDefault="0084547B" w:rsidP="00E76EEF">
            <w:pPr>
              <w:jc w:val="center"/>
            </w:pPr>
            <w:r>
              <w:t>1,5 б</w:t>
            </w:r>
          </w:p>
        </w:tc>
        <w:tc>
          <w:tcPr>
            <w:tcW w:w="835" w:type="pct"/>
            <w:shd w:val="clear" w:color="auto" w:fill="FFFFFF"/>
          </w:tcPr>
          <w:p w:rsidR="0084547B" w:rsidRPr="000565B1" w:rsidRDefault="0084547B" w:rsidP="00966C99">
            <w:r w:rsidRPr="000565B1">
              <w:t>Общие тренировочные занятия, показательные занятия, ведение документации, планирование.</w:t>
            </w:r>
          </w:p>
        </w:tc>
      </w:tr>
    </w:tbl>
    <w:p w:rsidR="0084547B" w:rsidRPr="000565B1" w:rsidRDefault="0084547B" w:rsidP="001E528E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sectPr w:rsidR="0084547B" w:rsidRPr="000565B1" w:rsidSect="000565B1">
      <w:headerReference w:type="default" r:id="rId7"/>
      <w:pgSz w:w="16838" w:h="11906" w:orient="landscape" w:code="9"/>
      <w:pgMar w:top="540" w:right="851" w:bottom="89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47B" w:rsidRDefault="0084547B">
      <w:r>
        <w:separator/>
      </w:r>
    </w:p>
  </w:endnote>
  <w:endnote w:type="continuationSeparator" w:id="0">
    <w:p w:rsidR="0084547B" w:rsidRDefault="00845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47B" w:rsidRDefault="0084547B">
      <w:r>
        <w:separator/>
      </w:r>
    </w:p>
  </w:footnote>
  <w:footnote w:type="continuationSeparator" w:id="0">
    <w:p w:rsidR="0084547B" w:rsidRDefault="008454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47B" w:rsidRPr="00A40256" w:rsidRDefault="0084547B" w:rsidP="00757F6E">
    <w:pPr>
      <w:pStyle w:val="Header"/>
      <w:jc w:val="center"/>
      <w:rPr>
        <w:sz w:val="24"/>
        <w:szCs w:val="24"/>
      </w:rPr>
    </w:pPr>
    <w:r w:rsidRPr="00A40256">
      <w:rPr>
        <w:sz w:val="24"/>
        <w:szCs w:val="24"/>
      </w:rPr>
      <w:fldChar w:fldCharType="begin"/>
    </w:r>
    <w:r w:rsidRPr="00A40256">
      <w:rPr>
        <w:sz w:val="24"/>
        <w:szCs w:val="24"/>
      </w:rPr>
      <w:instrText>PAGE   \* MERGEFORMAT</w:instrText>
    </w:r>
    <w:r w:rsidRPr="00A40256">
      <w:rPr>
        <w:sz w:val="24"/>
        <w:szCs w:val="24"/>
      </w:rPr>
      <w:fldChar w:fldCharType="separate"/>
    </w:r>
    <w:r>
      <w:rPr>
        <w:noProof/>
        <w:sz w:val="24"/>
        <w:szCs w:val="24"/>
      </w:rPr>
      <w:t>5</w:t>
    </w:r>
    <w:r w:rsidRPr="00A40256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1744"/>
    <w:multiLevelType w:val="singleLevel"/>
    <w:tmpl w:val="6A20DA48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1">
    <w:nsid w:val="178F00F2"/>
    <w:multiLevelType w:val="multilevel"/>
    <w:tmpl w:val="C6D0AA34"/>
    <w:styleLink w:val="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">
    <w:nsid w:val="1A404B73"/>
    <w:multiLevelType w:val="singleLevel"/>
    <w:tmpl w:val="879038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E677D94"/>
    <w:multiLevelType w:val="multilevel"/>
    <w:tmpl w:val="DBEEE51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5044538"/>
    <w:multiLevelType w:val="hybridMultilevel"/>
    <w:tmpl w:val="674A1E74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32F00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6">
    <w:nsid w:val="5A01138B"/>
    <w:multiLevelType w:val="singleLevel"/>
    <w:tmpl w:val="D4D4618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7">
    <w:nsid w:val="606849D2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8">
    <w:nsid w:val="638C4231"/>
    <w:multiLevelType w:val="singleLevel"/>
    <w:tmpl w:val="C7F80774"/>
    <w:lvl w:ilvl="0">
      <w:start w:val="1"/>
      <w:numFmt w:val="bullet"/>
      <w:lvlText w:val=""/>
      <w:lvlJc w:val="left"/>
      <w:pPr>
        <w:tabs>
          <w:tab w:val="num" w:pos="1080"/>
        </w:tabs>
        <w:ind w:firstLine="720"/>
      </w:pPr>
      <w:rPr>
        <w:rFonts w:ascii="Symbol" w:hAnsi="Symbol" w:hint="default"/>
      </w:rPr>
    </w:lvl>
  </w:abstractNum>
  <w:abstractNum w:abstractNumId="9">
    <w:nsid w:val="76AD0F20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7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CA2"/>
    <w:rsid w:val="0000204E"/>
    <w:rsid w:val="000059FF"/>
    <w:rsid w:val="00010CA9"/>
    <w:rsid w:val="0001497A"/>
    <w:rsid w:val="0001552B"/>
    <w:rsid w:val="00020537"/>
    <w:rsid w:val="0002059F"/>
    <w:rsid w:val="00020CFB"/>
    <w:rsid w:val="00020D0C"/>
    <w:rsid w:val="00025E18"/>
    <w:rsid w:val="00033678"/>
    <w:rsid w:val="00033D67"/>
    <w:rsid w:val="00036459"/>
    <w:rsid w:val="00043246"/>
    <w:rsid w:val="000462D1"/>
    <w:rsid w:val="00046CB9"/>
    <w:rsid w:val="00051EFC"/>
    <w:rsid w:val="00053357"/>
    <w:rsid w:val="000565B1"/>
    <w:rsid w:val="000574C9"/>
    <w:rsid w:val="00063269"/>
    <w:rsid w:val="00064519"/>
    <w:rsid w:val="00064DF8"/>
    <w:rsid w:val="0007206B"/>
    <w:rsid w:val="000744B2"/>
    <w:rsid w:val="00086A18"/>
    <w:rsid w:val="00091D79"/>
    <w:rsid w:val="0009582E"/>
    <w:rsid w:val="00095B1E"/>
    <w:rsid w:val="00095F53"/>
    <w:rsid w:val="000A26F7"/>
    <w:rsid w:val="000A5710"/>
    <w:rsid w:val="000A7334"/>
    <w:rsid w:val="000B097C"/>
    <w:rsid w:val="000B2588"/>
    <w:rsid w:val="000B2DD2"/>
    <w:rsid w:val="000B3210"/>
    <w:rsid w:val="000B5321"/>
    <w:rsid w:val="000B5EB4"/>
    <w:rsid w:val="000B744C"/>
    <w:rsid w:val="000C2891"/>
    <w:rsid w:val="000C2DD3"/>
    <w:rsid w:val="000C3C69"/>
    <w:rsid w:val="000C4C27"/>
    <w:rsid w:val="000D4EC3"/>
    <w:rsid w:val="000D79B9"/>
    <w:rsid w:val="000E1C84"/>
    <w:rsid w:val="000E29AE"/>
    <w:rsid w:val="000E3D11"/>
    <w:rsid w:val="000E4A62"/>
    <w:rsid w:val="000E5ED9"/>
    <w:rsid w:val="000F124E"/>
    <w:rsid w:val="000F4621"/>
    <w:rsid w:val="000F4A5B"/>
    <w:rsid w:val="000F5CBB"/>
    <w:rsid w:val="000F65E0"/>
    <w:rsid w:val="000F6CF0"/>
    <w:rsid w:val="00102A87"/>
    <w:rsid w:val="00107C14"/>
    <w:rsid w:val="00107DA0"/>
    <w:rsid w:val="001119BE"/>
    <w:rsid w:val="001126A1"/>
    <w:rsid w:val="00114808"/>
    <w:rsid w:val="001156A5"/>
    <w:rsid w:val="00115748"/>
    <w:rsid w:val="00115EC3"/>
    <w:rsid w:val="001161A3"/>
    <w:rsid w:val="00117212"/>
    <w:rsid w:val="0012233F"/>
    <w:rsid w:val="0012265F"/>
    <w:rsid w:val="00127BDF"/>
    <w:rsid w:val="00127F9B"/>
    <w:rsid w:val="00130A77"/>
    <w:rsid w:val="0014093B"/>
    <w:rsid w:val="00140A78"/>
    <w:rsid w:val="00140DB9"/>
    <w:rsid w:val="0014313D"/>
    <w:rsid w:val="001435EF"/>
    <w:rsid w:val="00144049"/>
    <w:rsid w:val="001453F2"/>
    <w:rsid w:val="00146DAA"/>
    <w:rsid w:val="00147117"/>
    <w:rsid w:val="00147A88"/>
    <w:rsid w:val="001528FB"/>
    <w:rsid w:val="00157890"/>
    <w:rsid w:val="0016156F"/>
    <w:rsid w:val="00163C57"/>
    <w:rsid w:val="00164DB1"/>
    <w:rsid w:val="00165206"/>
    <w:rsid w:val="00167D0B"/>
    <w:rsid w:val="00171128"/>
    <w:rsid w:val="0017385A"/>
    <w:rsid w:val="00176A59"/>
    <w:rsid w:val="00177211"/>
    <w:rsid w:val="00177ED0"/>
    <w:rsid w:val="00180473"/>
    <w:rsid w:val="00180528"/>
    <w:rsid w:val="00182808"/>
    <w:rsid w:val="00193AF8"/>
    <w:rsid w:val="00194E98"/>
    <w:rsid w:val="001A0D60"/>
    <w:rsid w:val="001A11C5"/>
    <w:rsid w:val="001A47F9"/>
    <w:rsid w:val="001A6CC3"/>
    <w:rsid w:val="001A73BC"/>
    <w:rsid w:val="001A7E1F"/>
    <w:rsid w:val="001B0D97"/>
    <w:rsid w:val="001B3E94"/>
    <w:rsid w:val="001B5B2A"/>
    <w:rsid w:val="001C012C"/>
    <w:rsid w:val="001C3957"/>
    <w:rsid w:val="001D031E"/>
    <w:rsid w:val="001D2C11"/>
    <w:rsid w:val="001D33EC"/>
    <w:rsid w:val="001D75A6"/>
    <w:rsid w:val="001E0E53"/>
    <w:rsid w:val="001E2304"/>
    <w:rsid w:val="001E34BB"/>
    <w:rsid w:val="001E3FF1"/>
    <w:rsid w:val="001E528E"/>
    <w:rsid w:val="001F4EBD"/>
    <w:rsid w:val="001F6300"/>
    <w:rsid w:val="00200824"/>
    <w:rsid w:val="00200D95"/>
    <w:rsid w:val="00200DC5"/>
    <w:rsid w:val="00202323"/>
    <w:rsid w:val="0020355E"/>
    <w:rsid w:val="002104ED"/>
    <w:rsid w:val="00210C95"/>
    <w:rsid w:val="00211EEE"/>
    <w:rsid w:val="00214920"/>
    <w:rsid w:val="00215F6C"/>
    <w:rsid w:val="002170D8"/>
    <w:rsid w:val="00220A77"/>
    <w:rsid w:val="00227FFA"/>
    <w:rsid w:val="002304AD"/>
    <w:rsid w:val="00231490"/>
    <w:rsid w:val="0023670C"/>
    <w:rsid w:val="00242455"/>
    <w:rsid w:val="0024508E"/>
    <w:rsid w:val="0024632D"/>
    <w:rsid w:val="00247316"/>
    <w:rsid w:val="0025216B"/>
    <w:rsid w:val="00252BA7"/>
    <w:rsid w:val="0025720B"/>
    <w:rsid w:val="00260720"/>
    <w:rsid w:val="00261745"/>
    <w:rsid w:val="00262E79"/>
    <w:rsid w:val="002630DF"/>
    <w:rsid w:val="002644B6"/>
    <w:rsid w:val="002700DD"/>
    <w:rsid w:val="00270281"/>
    <w:rsid w:val="0027049C"/>
    <w:rsid w:val="00272B0D"/>
    <w:rsid w:val="00272DD4"/>
    <w:rsid w:val="00272E23"/>
    <w:rsid w:val="002761D4"/>
    <w:rsid w:val="00281973"/>
    <w:rsid w:val="002845FD"/>
    <w:rsid w:val="00290EA5"/>
    <w:rsid w:val="00291A96"/>
    <w:rsid w:val="00292975"/>
    <w:rsid w:val="002944C8"/>
    <w:rsid w:val="002A24F1"/>
    <w:rsid w:val="002B1199"/>
    <w:rsid w:val="002B31CB"/>
    <w:rsid w:val="002B34AC"/>
    <w:rsid w:val="002B4092"/>
    <w:rsid w:val="002B47CA"/>
    <w:rsid w:val="002B56C3"/>
    <w:rsid w:val="002B688D"/>
    <w:rsid w:val="002B6E60"/>
    <w:rsid w:val="002C196A"/>
    <w:rsid w:val="002C3E88"/>
    <w:rsid w:val="002C4C2D"/>
    <w:rsid w:val="002D0706"/>
    <w:rsid w:val="002D1972"/>
    <w:rsid w:val="002D34AC"/>
    <w:rsid w:val="002D6628"/>
    <w:rsid w:val="002D6F44"/>
    <w:rsid w:val="002E047A"/>
    <w:rsid w:val="002E0CE0"/>
    <w:rsid w:val="002E15B5"/>
    <w:rsid w:val="002E4D77"/>
    <w:rsid w:val="002F00AD"/>
    <w:rsid w:val="002F1BA9"/>
    <w:rsid w:val="002F27C6"/>
    <w:rsid w:val="002F5311"/>
    <w:rsid w:val="002F5667"/>
    <w:rsid w:val="002F7E9E"/>
    <w:rsid w:val="00301F75"/>
    <w:rsid w:val="003120C2"/>
    <w:rsid w:val="00313ED9"/>
    <w:rsid w:val="003144DA"/>
    <w:rsid w:val="0032075E"/>
    <w:rsid w:val="003212C1"/>
    <w:rsid w:val="0032287E"/>
    <w:rsid w:val="00323821"/>
    <w:rsid w:val="00324A20"/>
    <w:rsid w:val="00326FCC"/>
    <w:rsid w:val="0033158F"/>
    <w:rsid w:val="00331E0C"/>
    <w:rsid w:val="003340DC"/>
    <w:rsid w:val="00334451"/>
    <w:rsid w:val="00336D36"/>
    <w:rsid w:val="003379A1"/>
    <w:rsid w:val="00337DA4"/>
    <w:rsid w:val="00341900"/>
    <w:rsid w:val="00341BA2"/>
    <w:rsid w:val="0034415A"/>
    <w:rsid w:val="00346259"/>
    <w:rsid w:val="00352D5E"/>
    <w:rsid w:val="003536A1"/>
    <w:rsid w:val="00355C69"/>
    <w:rsid w:val="00355DB8"/>
    <w:rsid w:val="003663F2"/>
    <w:rsid w:val="00373C45"/>
    <w:rsid w:val="00376953"/>
    <w:rsid w:val="00376F4F"/>
    <w:rsid w:val="0038120C"/>
    <w:rsid w:val="00381B41"/>
    <w:rsid w:val="0038448C"/>
    <w:rsid w:val="00384EE0"/>
    <w:rsid w:val="003856AC"/>
    <w:rsid w:val="00385B18"/>
    <w:rsid w:val="0038671E"/>
    <w:rsid w:val="00393F31"/>
    <w:rsid w:val="003964E7"/>
    <w:rsid w:val="00396AB2"/>
    <w:rsid w:val="00397162"/>
    <w:rsid w:val="003A0697"/>
    <w:rsid w:val="003A21CF"/>
    <w:rsid w:val="003A37A7"/>
    <w:rsid w:val="003A6B57"/>
    <w:rsid w:val="003B25F8"/>
    <w:rsid w:val="003B6441"/>
    <w:rsid w:val="003C18B8"/>
    <w:rsid w:val="003C1C68"/>
    <w:rsid w:val="003C498E"/>
    <w:rsid w:val="003C5D89"/>
    <w:rsid w:val="003C6C10"/>
    <w:rsid w:val="003D02D0"/>
    <w:rsid w:val="003D4806"/>
    <w:rsid w:val="003D49B2"/>
    <w:rsid w:val="003E36B0"/>
    <w:rsid w:val="003E50BF"/>
    <w:rsid w:val="003E6437"/>
    <w:rsid w:val="003F0135"/>
    <w:rsid w:val="003F0F9E"/>
    <w:rsid w:val="003F18C7"/>
    <w:rsid w:val="003F1FB9"/>
    <w:rsid w:val="003F415C"/>
    <w:rsid w:val="003F6437"/>
    <w:rsid w:val="003F7E6E"/>
    <w:rsid w:val="0040477B"/>
    <w:rsid w:val="00406D4B"/>
    <w:rsid w:val="004106AE"/>
    <w:rsid w:val="00413B77"/>
    <w:rsid w:val="00414B7C"/>
    <w:rsid w:val="00414BB6"/>
    <w:rsid w:val="00423BCD"/>
    <w:rsid w:val="004242C8"/>
    <w:rsid w:val="00424FD2"/>
    <w:rsid w:val="00427BC4"/>
    <w:rsid w:val="00431EB3"/>
    <w:rsid w:val="004328B8"/>
    <w:rsid w:val="00434B22"/>
    <w:rsid w:val="00436173"/>
    <w:rsid w:val="0044184D"/>
    <w:rsid w:val="00443E58"/>
    <w:rsid w:val="00446D6B"/>
    <w:rsid w:val="00450DA0"/>
    <w:rsid w:val="004559B5"/>
    <w:rsid w:val="00455DF0"/>
    <w:rsid w:val="004563DD"/>
    <w:rsid w:val="004633D1"/>
    <w:rsid w:val="00464124"/>
    <w:rsid w:val="00466BF2"/>
    <w:rsid w:val="004679A3"/>
    <w:rsid w:val="0047035F"/>
    <w:rsid w:val="0047121F"/>
    <w:rsid w:val="0047217B"/>
    <w:rsid w:val="004735B6"/>
    <w:rsid w:val="004752C5"/>
    <w:rsid w:val="004752F9"/>
    <w:rsid w:val="00476FD7"/>
    <w:rsid w:val="00482752"/>
    <w:rsid w:val="00482E75"/>
    <w:rsid w:val="0048360F"/>
    <w:rsid w:val="0048649E"/>
    <w:rsid w:val="00492ED0"/>
    <w:rsid w:val="004939EC"/>
    <w:rsid w:val="00493A8C"/>
    <w:rsid w:val="00493B4B"/>
    <w:rsid w:val="004A10AB"/>
    <w:rsid w:val="004A3D3E"/>
    <w:rsid w:val="004A4BFE"/>
    <w:rsid w:val="004A50F3"/>
    <w:rsid w:val="004B20AE"/>
    <w:rsid w:val="004B247B"/>
    <w:rsid w:val="004B39A0"/>
    <w:rsid w:val="004B6BC8"/>
    <w:rsid w:val="004B7292"/>
    <w:rsid w:val="004C064E"/>
    <w:rsid w:val="004C2467"/>
    <w:rsid w:val="004C25CA"/>
    <w:rsid w:val="004C6E0F"/>
    <w:rsid w:val="004C77D5"/>
    <w:rsid w:val="004D2252"/>
    <w:rsid w:val="004D2E1B"/>
    <w:rsid w:val="004D4DF8"/>
    <w:rsid w:val="004D53E8"/>
    <w:rsid w:val="004D56B4"/>
    <w:rsid w:val="004D59B4"/>
    <w:rsid w:val="004D5F30"/>
    <w:rsid w:val="004D6607"/>
    <w:rsid w:val="004E485C"/>
    <w:rsid w:val="004F2857"/>
    <w:rsid w:val="004F72D6"/>
    <w:rsid w:val="00504C1F"/>
    <w:rsid w:val="0051288A"/>
    <w:rsid w:val="005137AC"/>
    <w:rsid w:val="00513992"/>
    <w:rsid w:val="005163D5"/>
    <w:rsid w:val="00516D63"/>
    <w:rsid w:val="00517BE1"/>
    <w:rsid w:val="00517F4C"/>
    <w:rsid w:val="00521283"/>
    <w:rsid w:val="005214BF"/>
    <w:rsid w:val="00521C34"/>
    <w:rsid w:val="00523423"/>
    <w:rsid w:val="00524B3A"/>
    <w:rsid w:val="00526425"/>
    <w:rsid w:val="00526815"/>
    <w:rsid w:val="00526DE8"/>
    <w:rsid w:val="00530EB1"/>
    <w:rsid w:val="005318CD"/>
    <w:rsid w:val="00535C07"/>
    <w:rsid w:val="00536D68"/>
    <w:rsid w:val="00541954"/>
    <w:rsid w:val="00543185"/>
    <w:rsid w:val="00543433"/>
    <w:rsid w:val="005437EA"/>
    <w:rsid w:val="00544E8A"/>
    <w:rsid w:val="00545C2A"/>
    <w:rsid w:val="0054702C"/>
    <w:rsid w:val="005478B2"/>
    <w:rsid w:val="00550B1D"/>
    <w:rsid w:val="00553972"/>
    <w:rsid w:val="00556B49"/>
    <w:rsid w:val="00557558"/>
    <w:rsid w:val="00557953"/>
    <w:rsid w:val="00561AD1"/>
    <w:rsid w:val="0056535E"/>
    <w:rsid w:val="0056597A"/>
    <w:rsid w:val="00566CFB"/>
    <w:rsid w:val="005739FC"/>
    <w:rsid w:val="005758BD"/>
    <w:rsid w:val="00576BE5"/>
    <w:rsid w:val="00580960"/>
    <w:rsid w:val="005816AC"/>
    <w:rsid w:val="0058233E"/>
    <w:rsid w:val="00587771"/>
    <w:rsid w:val="00593BC0"/>
    <w:rsid w:val="00594D84"/>
    <w:rsid w:val="005A1C81"/>
    <w:rsid w:val="005A27F5"/>
    <w:rsid w:val="005A3617"/>
    <w:rsid w:val="005A48BD"/>
    <w:rsid w:val="005A5569"/>
    <w:rsid w:val="005A626B"/>
    <w:rsid w:val="005A700F"/>
    <w:rsid w:val="005B26B1"/>
    <w:rsid w:val="005B33C7"/>
    <w:rsid w:val="005B3C17"/>
    <w:rsid w:val="005B6D04"/>
    <w:rsid w:val="005B7693"/>
    <w:rsid w:val="005B79D5"/>
    <w:rsid w:val="005C13BE"/>
    <w:rsid w:val="005C1EE6"/>
    <w:rsid w:val="005C2959"/>
    <w:rsid w:val="005C4620"/>
    <w:rsid w:val="005C49AE"/>
    <w:rsid w:val="005C52C2"/>
    <w:rsid w:val="005D0B30"/>
    <w:rsid w:val="005D2A70"/>
    <w:rsid w:val="005D3C75"/>
    <w:rsid w:val="005D4347"/>
    <w:rsid w:val="005D7ACA"/>
    <w:rsid w:val="005D7DD1"/>
    <w:rsid w:val="005E3632"/>
    <w:rsid w:val="005E3D75"/>
    <w:rsid w:val="005E779E"/>
    <w:rsid w:val="005E7BDC"/>
    <w:rsid w:val="005F1776"/>
    <w:rsid w:val="005F4493"/>
    <w:rsid w:val="005F6434"/>
    <w:rsid w:val="00602A21"/>
    <w:rsid w:val="006046D2"/>
    <w:rsid w:val="00605569"/>
    <w:rsid w:val="0060637B"/>
    <w:rsid w:val="006116E0"/>
    <w:rsid w:val="00612461"/>
    <w:rsid w:val="006137E6"/>
    <w:rsid w:val="00614423"/>
    <w:rsid w:val="00616DDF"/>
    <w:rsid w:val="00617DFC"/>
    <w:rsid w:val="00621D6A"/>
    <w:rsid w:val="00622B2E"/>
    <w:rsid w:val="006232D6"/>
    <w:rsid w:val="00625B8A"/>
    <w:rsid w:val="00626A78"/>
    <w:rsid w:val="0063149D"/>
    <w:rsid w:val="00635D59"/>
    <w:rsid w:val="0064027F"/>
    <w:rsid w:val="00640847"/>
    <w:rsid w:val="00642B48"/>
    <w:rsid w:val="00643A49"/>
    <w:rsid w:val="00650597"/>
    <w:rsid w:val="006507F6"/>
    <w:rsid w:val="00652A72"/>
    <w:rsid w:val="0065368D"/>
    <w:rsid w:val="0065659B"/>
    <w:rsid w:val="0065717B"/>
    <w:rsid w:val="0065753C"/>
    <w:rsid w:val="00662A36"/>
    <w:rsid w:val="00664A68"/>
    <w:rsid w:val="006668EE"/>
    <w:rsid w:val="006740A5"/>
    <w:rsid w:val="00674677"/>
    <w:rsid w:val="00675D08"/>
    <w:rsid w:val="006766E1"/>
    <w:rsid w:val="0067683A"/>
    <w:rsid w:val="0067715B"/>
    <w:rsid w:val="006801DA"/>
    <w:rsid w:val="006833AC"/>
    <w:rsid w:val="0068358B"/>
    <w:rsid w:val="00686929"/>
    <w:rsid w:val="00691619"/>
    <w:rsid w:val="006954BA"/>
    <w:rsid w:val="00696FD8"/>
    <w:rsid w:val="006976B0"/>
    <w:rsid w:val="006A1221"/>
    <w:rsid w:val="006A1A0E"/>
    <w:rsid w:val="006A1E9A"/>
    <w:rsid w:val="006A21C9"/>
    <w:rsid w:val="006A6D2A"/>
    <w:rsid w:val="006A7D08"/>
    <w:rsid w:val="006B0557"/>
    <w:rsid w:val="006B686E"/>
    <w:rsid w:val="006B7F89"/>
    <w:rsid w:val="006C05D2"/>
    <w:rsid w:val="006C5D53"/>
    <w:rsid w:val="006C7308"/>
    <w:rsid w:val="006C78D7"/>
    <w:rsid w:val="006D2DB3"/>
    <w:rsid w:val="006D44C4"/>
    <w:rsid w:val="006D7D6D"/>
    <w:rsid w:val="006E15A4"/>
    <w:rsid w:val="006E1FF3"/>
    <w:rsid w:val="006E21FD"/>
    <w:rsid w:val="006E3412"/>
    <w:rsid w:val="006E7701"/>
    <w:rsid w:val="006F03CD"/>
    <w:rsid w:val="006F1EDC"/>
    <w:rsid w:val="006F40A0"/>
    <w:rsid w:val="00710B13"/>
    <w:rsid w:val="00712894"/>
    <w:rsid w:val="007148ED"/>
    <w:rsid w:val="00714A75"/>
    <w:rsid w:val="00717034"/>
    <w:rsid w:val="0071726E"/>
    <w:rsid w:val="007176BB"/>
    <w:rsid w:val="007213D0"/>
    <w:rsid w:val="00722565"/>
    <w:rsid w:val="00723193"/>
    <w:rsid w:val="00724B2B"/>
    <w:rsid w:val="0072673D"/>
    <w:rsid w:val="00727509"/>
    <w:rsid w:val="007320EA"/>
    <w:rsid w:val="007327F8"/>
    <w:rsid w:val="00732B6E"/>
    <w:rsid w:val="00732D79"/>
    <w:rsid w:val="00736D84"/>
    <w:rsid w:val="00736F24"/>
    <w:rsid w:val="0074009A"/>
    <w:rsid w:val="007470AE"/>
    <w:rsid w:val="00750E9A"/>
    <w:rsid w:val="0075612A"/>
    <w:rsid w:val="007579D0"/>
    <w:rsid w:val="00757F6E"/>
    <w:rsid w:val="00763B60"/>
    <w:rsid w:val="007661D7"/>
    <w:rsid w:val="00767EC6"/>
    <w:rsid w:val="00771AD0"/>
    <w:rsid w:val="00771BA7"/>
    <w:rsid w:val="0077209D"/>
    <w:rsid w:val="00774293"/>
    <w:rsid w:val="00775904"/>
    <w:rsid w:val="0078177F"/>
    <w:rsid w:val="0078308F"/>
    <w:rsid w:val="00783452"/>
    <w:rsid w:val="00786676"/>
    <w:rsid w:val="007869B6"/>
    <w:rsid w:val="007876BD"/>
    <w:rsid w:val="00791993"/>
    <w:rsid w:val="007A4658"/>
    <w:rsid w:val="007A4F7D"/>
    <w:rsid w:val="007A6E6F"/>
    <w:rsid w:val="007A7032"/>
    <w:rsid w:val="007B008F"/>
    <w:rsid w:val="007B2954"/>
    <w:rsid w:val="007B57A1"/>
    <w:rsid w:val="007C0015"/>
    <w:rsid w:val="007C2273"/>
    <w:rsid w:val="007C2859"/>
    <w:rsid w:val="007C51D1"/>
    <w:rsid w:val="007D44E8"/>
    <w:rsid w:val="007D56A5"/>
    <w:rsid w:val="007D5A24"/>
    <w:rsid w:val="007E0AF6"/>
    <w:rsid w:val="007E37FB"/>
    <w:rsid w:val="007E4630"/>
    <w:rsid w:val="007E541D"/>
    <w:rsid w:val="007F0F50"/>
    <w:rsid w:val="007F115A"/>
    <w:rsid w:val="007F1F99"/>
    <w:rsid w:val="007F3FAC"/>
    <w:rsid w:val="007F4757"/>
    <w:rsid w:val="007F4D2B"/>
    <w:rsid w:val="007F613E"/>
    <w:rsid w:val="00807CB0"/>
    <w:rsid w:val="00810EFE"/>
    <w:rsid w:val="0081634C"/>
    <w:rsid w:val="00824410"/>
    <w:rsid w:val="00827685"/>
    <w:rsid w:val="00827737"/>
    <w:rsid w:val="0083401A"/>
    <w:rsid w:val="00834D82"/>
    <w:rsid w:val="008409A3"/>
    <w:rsid w:val="0084139F"/>
    <w:rsid w:val="0084409D"/>
    <w:rsid w:val="0084547B"/>
    <w:rsid w:val="00845F76"/>
    <w:rsid w:val="00847330"/>
    <w:rsid w:val="008474BE"/>
    <w:rsid w:val="008539D2"/>
    <w:rsid w:val="00853B15"/>
    <w:rsid w:val="00853CBE"/>
    <w:rsid w:val="00854AFF"/>
    <w:rsid w:val="008552F9"/>
    <w:rsid w:val="00855FC8"/>
    <w:rsid w:val="00856F21"/>
    <w:rsid w:val="00863308"/>
    <w:rsid w:val="008634A3"/>
    <w:rsid w:val="00863C35"/>
    <w:rsid w:val="00865677"/>
    <w:rsid w:val="00870187"/>
    <w:rsid w:val="008715A1"/>
    <w:rsid w:val="008722FB"/>
    <w:rsid w:val="00873EEE"/>
    <w:rsid w:val="00874DFE"/>
    <w:rsid w:val="008762D1"/>
    <w:rsid w:val="008775D0"/>
    <w:rsid w:val="00880FDA"/>
    <w:rsid w:val="008816A8"/>
    <w:rsid w:val="00884D22"/>
    <w:rsid w:val="00887057"/>
    <w:rsid w:val="0089235C"/>
    <w:rsid w:val="00894B3C"/>
    <w:rsid w:val="00895911"/>
    <w:rsid w:val="008975EA"/>
    <w:rsid w:val="00897686"/>
    <w:rsid w:val="008A2A8E"/>
    <w:rsid w:val="008A2F94"/>
    <w:rsid w:val="008A474A"/>
    <w:rsid w:val="008A4BB9"/>
    <w:rsid w:val="008A5468"/>
    <w:rsid w:val="008A5EB8"/>
    <w:rsid w:val="008A6B87"/>
    <w:rsid w:val="008B0F1E"/>
    <w:rsid w:val="008B0F8E"/>
    <w:rsid w:val="008B15A3"/>
    <w:rsid w:val="008B67CE"/>
    <w:rsid w:val="008B7AEB"/>
    <w:rsid w:val="008C18A5"/>
    <w:rsid w:val="008C2E9A"/>
    <w:rsid w:val="008C2EF5"/>
    <w:rsid w:val="008C524C"/>
    <w:rsid w:val="008C65A8"/>
    <w:rsid w:val="008C6B83"/>
    <w:rsid w:val="008D136F"/>
    <w:rsid w:val="008D2103"/>
    <w:rsid w:val="008D5720"/>
    <w:rsid w:val="008D63C0"/>
    <w:rsid w:val="008E02E0"/>
    <w:rsid w:val="008E088F"/>
    <w:rsid w:val="008E09A1"/>
    <w:rsid w:val="008E1CDC"/>
    <w:rsid w:val="008E6CB5"/>
    <w:rsid w:val="008E751C"/>
    <w:rsid w:val="008F3B72"/>
    <w:rsid w:val="008F3DFC"/>
    <w:rsid w:val="008F57C9"/>
    <w:rsid w:val="008F6EA6"/>
    <w:rsid w:val="009000C6"/>
    <w:rsid w:val="00900536"/>
    <w:rsid w:val="009008AA"/>
    <w:rsid w:val="0090370E"/>
    <w:rsid w:val="0090483A"/>
    <w:rsid w:val="00906450"/>
    <w:rsid w:val="00912A5F"/>
    <w:rsid w:val="00917C67"/>
    <w:rsid w:val="009216C0"/>
    <w:rsid w:val="009228D3"/>
    <w:rsid w:val="00924E6D"/>
    <w:rsid w:val="00924FAB"/>
    <w:rsid w:val="00926F9A"/>
    <w:rsid w:val="00927018"/>
    <w:rsid w:val="00927B26"/>
    <w:rsid w:val="0093156F"/>
    <w:rsid w:val="00931A95"/>
    <w:rsid w:val="009341E3"/>
    <w:rsid w:val="00937457"/>
    <w:rsid w:val="00943474"/>
    <w:rsid w:val="00951AFB"/>
    <w:rsid w:val="00955805"/>
    <w:rsid w:val="00957738"/>
    <w:rsid w:val="0096616E"/>
    <w:rsid w:val="00966C99"/>
    <w:rsid w:val="00966DCD"/>
    <w:rsid w:val="0096722E"/>
    <w:rsid w:val="0096777F"/>
    <w:rsid w:val="009720B9"/>
    <w:rsid w:val="00980637"/>
    <w:rsid w:val="0098296B"/>
    <w:rsid w:val="00983A9F"/>
    <w:rsid w:val="00983D6D"/>
    <w:rsid w:val="00985C00"/>
    <w:rsid w:val="009A0FE4"/>
    <w:rsid w:val="009A33D4"/>
    <w:rsid w:val="009A3579"/>
    <w:rsid w:val="009A66D9"/>
    <w:rsid w:val="009B2E20"/>
    <w:rsid w:val="009B2F71"/>
    <w:rsid w:val="009B4AC8"/>
    <w:rsid w:val="009C51C0"/>
    <w:rsid w:val="009C539E"/>
    <w:rsid w:val="009C576C"/>
    <w:rsid w:val="009C5D55"/>
    <w:rsid w:val="009C7B18"/>
    <w:rsid w:val="009D0272"/>
    <w:rsid w:val="009D0AA4"/>
    <w:rsid w:val="009D2C87"/>
    <w:rsid w:val="009D48BC"/>
    <w:rsid w:val="009E1884"/>
    <w:rsid w:val="009E3E63"/>
    <w:rsid w:val="009E652E"/>
    <w:rsid w:val="009F0D3D"/>
    <w:rsid w:val="009F18E8"/>
    <w:rsid w:val="00A02ABF"/>
    <w:rsid w:val="00A0451B"/>
    <w:rsid w:val="00A076E6"/>
    <w:rsid w:val="00A14B60"/>
    <w:rsid w:val="00A17A33"/>
    <w:rsid w:val="00A20C06"/>
    <w:rsid w:val="00A214F1"/>
    <w:rsid w:val="00A256E9"/>
    <w:rsid w:val="00A26B4C"/>
    <w:rsid w:val="00A27E56"/>
    <w:rsid w:val="00A3074D"/>
    <w:rsid w:val="00A31C27"/>
    <w:rsid w:val="00A3391F"/>
    <w:rsid w:val="00A355F5"/>
    <w:rsid w:val="00A36276"/>
    <w:rsid w:val="00A364B5"/>
    <w:rsid w:val="00A40256"/>
    <w:rsid w:val="00A408B5"/>
    <w:rsid w:val="00A43DE8"/>
    <w:rsid w:val="00A4433C"/>
    <w:rsid w:val="00A45501"/>
    <w:rsid w:val="00A53A56"/>
    <w:rsid w:val="00A55ABD"/>
    <w:rsid w:val="00A6064C"/>
    <w:rsid w:val="00A62A23"/>
    <w:rsid w:val="00A63E94"/>
    <w:rsid w:val="00A645B7"/>
    <w:rsid w:val="00A66687"/>
    <w:rsid w:val="00A70600"/>
    <w:rsid w:val="00A708B4"/>
    <w:rsid w:val="00A71321"/>
    <w:rsid w:val="00A714A1"/>
    <w:rsid w:val="00A73D74"/>
    <w:rsid w:val="00A748C6"/>
    <w:rsid w:val="00A76F20"/>
    <w:rsid w:val="00A8185F"/>
    <w:rsid w:val="00A83FDD"/>
    <w:rsid w:val="00A84926"/>
    <w:rsid w:val="00A857D2"/>
    <w:rsid w:val="00A905B8"/>
    <w:rsid w:val="00A91E6A"/>
    <w:rsid w:val="00A922C0"/>
    <w:rsid w:val="00A93D7E"/>
    <w:rsid w:val="00A961FC"/>
    <w:rsid w:val="00AA0B77"/>
    <w:rsid w:val="00AA1CBA"/>
    <w:rsid w:val="00AA3A63"/>
    <w:rsid w:val="00AA6FEF"/>
    <w:rsid w:val="00AA7A29"/>
    <w:rsid w:val="00AB156B"/>
    <w:rsid w:val="00AB1620"/>
    <w:rsid w:val="00AB4736"/>
    <w:rsid w:val="00AB7A49"/>
    <w:rsid w:val="00AC1B35"/>
    <w:rsid w:val="00AC5941"/>
    <w:rsid w:val="00AD1D37"/>
    <w:rsid w:val="00AD3641"/>
    <w:rsid w:val="00AD38B6"/>
    <w:rsid w:val="00AD6461"/>
    <w:rsid w:val="00AD7317"/>
    <w:rsid w:val="00AE66A8"/>
    <w:rsid w:val="00AF2E89"/>
    <w:rsid w:val="00AF2F27"/>
    <w:rsid w:val="00AF302E"/>
    <w:rsid w:val="00AF3D30"/>
    <w:rsid w:val="00AF4C50"/>
    <w:rsid w:val="00AF5E74"/>
    <w:rsid w:val="00AF6AA0"/>
    <w:rsid w:val="00B07498"/>
    <w:rsid w:val="00B100A9"/>
    <w:rsid w:val="00B10B12"/>
    <w:rsid w:val="00B11916"/>
    <w:rsid w:val="00B12125"/>
    <w:rsid w:val="00B13BC2"/>
    <w:rsid w:val="00B13CC2"/>
    <w:rsid w:val="00B1440F"/>
    <w:rsid w:val="00B1650A"/>
    <w:rsid w:val="00B1739E"/>
    <w:rsid w:val="00B17DA1"/>
    <w:rsid w:val="00B17FDB"/>
    <w:rsid w:val="00B2037D"/>
    <w:rsid w:val="00B211E3"/>
    <w:rsid w:val="00B21960"/>
    <w:rsid w:val="00B22166"/>
    <w:rsid w:val="00B24F8B"/>
    <w:rsid w:val="00B266AF"/>
    <w:rsid w:val="00B3072A"/>
    <w:rsid w:val="00B375DE"/>
    <w:rsid w:val="00B40204"/>
    <w:rsid w:val="00B43207"/>
    <w:rsid w:val="00B50501"/>
    <w:rsid w:val="00B51844"/>
    <w:rsid w:val="00B51939"/>
    <w:rsid w:val="00B607B7"/>
    <w:rsid w:val="00B60A73"/>
    <w:rsid w:val="00B61FE0"/>
    <w:rsid w:val="00B6661C"/>
    <w:rsid w:val="00B67EDB"/>
    <w:rsid w:val="00B7073B"/>
    <w:rsid w:val="00B719D8"/>
    <w:rsid w:val="00B725EA"/>
    <w:rsid w:val="00B7277B"/>
    <w:rsid w:val="00B72A25"/>
    <w:rsid w:val="00B7378D"/>
    <w:rsid w:val="00B80CEA"/>
    <w:rsid w:val="00B823FB"/>
    <w:rsid w:val="00B82F28"/>
    <w:rsid w:val="00B84A87"/>
    <w:rsid w:val="00B84AC5"/>
    <w:rsid w:val="00B86D9A"/>
    <w:rsid w:val="00B900D6"/>
    <w:rsid w:val="00B911B2"/>
    <w:rsid w:val="00B918AF"/>
    <w:rsid w:val="00B929DE"/>
    <w:rsid w:val="00B94822"/>
    <w:rsid w:val="00B94FCF"/>
    <w:rsid w:val="00B9668E"/>
    <w:rsid w:val="00BA0993"/>
    <w:rsid w:val="00BA7E4F"/>
    <w:rsid w:val="00BB2520"/>
    <w:rsid w:val="00BB661D"/>
    <w:rsid w:val="00BC0383"/>
    <w:rsid w:val="00BC35D6"/>
    <w:rsid w:val="00BC54CA"/>
    <w:rsid w:val="00BC573A"/>
    <w:rsid w:val="00BC683A"/>
    <w:rsid w:val="00BC6B7F"/>
    <w:rsid w:val="00BC7D17"/>
    <w:rsid w:val="00BD023C"/>
    <w:rsid w:val="00BD201F"/>
    <w:rsid w:val="00BD3160"/>
    <w:rsid w:val="00BD670C"/>
    <w:rsid w:val="00BE05D8"/>
    <w:rsid w:val="00BE1674"/>
    <w:rsid w:val="00BE19A4"/>
    <w:rsid w:val="00BE1A15"/>
    <w:rsid w:val="00BE364D"/>
    <w:rsid w:val="00BF053D"/>
    <w:rsid w:val="00BF3A2C"/>
    <w:rsid w:val="00BF3B9F"/>
    <w:rsid w:val="00C0150F"/>
    <w:rsid w:val="00C02E3B"/>
    <w:rsid w:val="00C0439E"/>
    <w:rsid w:val="00C0441C"/>
    <w:rsid w:val="00C11A23"/>
    <w:rsid w:val="00C13E1A"/>
    <w:rsid w:val="00C142C1"/>
    <w:rsid w:val="00C15011"/>
    <w:rsid w:val="00C2207C"/>
    <w:rsid w:val="00C233CC"/>
    <w:rsid w:val="00C273BA"/>
    <w:rsid w:val="00C30121"/>
    <w:rsid w:val="00C31490"/>
    <w:rsid w:val="00C3342B"/>
    <w:rsid w:val="00C33FE5"/>
    <w:rsid w:val="00C374D9"/>
    <w:rsid w:val="00C449F2"/>
    <w:rsid w:val="00C4523C"/>
    <w:rsid w:val="00C45B41"/>
    <w:rsid w:val="00C50DFF"/>
    <w:rsid w:val="00C533CE"/>
    <w:rsid w:val="00C54E00"/>
    <w:rsid w:val="00C57396"/>
    <w:rsid w:val="00C62212"/>
    <w:rsid w:val="00C624BC"/>
    <w:rsid w:val="00C63E39"/>
    <w:rsid w:val="00C6673C"/>
    <w:rsid w:val="00C70993"/>
    <w:rsid w:val="00C716B2"/>
    <w:rsid w:val="00C953D9"/>
    <w:rsid w:val="00C97B38"/>
    <w:rsid w:val="00CA1883"/>
    <w:rsid w:val="00CA37C5"/>
    <w:rsid w:val="00CA4D1A"/>
    <w:rsid w:val="00CA7BED"/>
    <w:rsid w:val="00CB31F7"/>
    <w:rsid w:val="00CB406F"/>
    <w:rsid w:val="00CB6023"/>
    <w:rsid w:val="00CC1A5D"/>
    <w:rsid w:val="00CC1E6E"/>
    <w:rsid w:val="00CC3584"/>
    <w:rsid w:val="00CC37F0"/>
    <w:rsid w:val="00CC3F21"/>
    <w:rsid w:val="00CC67C1"/>
    <w:rsid w:val="00CC7612"/>
    <w:rsid w:val="00CD0B26"/>
    <w:rsid w:val="00CD1D41"/>
    <w:rsid w:val="00CD369C"/>
    <w:rsid w:val="00CD38FD"/>
    <w:rsid w:val="00CD693C"/>
    <w:rsid w:val="00CE04FA"/>
    <w:rsid w:val="00CE14AF"/>
    <w:rsid w:val="00CE24D7"/>
    <w:rsid w:val="00CE3363"/>
    <w:rsid w:val="00CE4282"/>
    <w:rsid w:val="00CE55E3"/>
    <w:rsid w:val="00CE7CA2"/>
    <w:rsid w:val="00CF0BDA"/>
    <w:rsid w:val="00CF1DF8"/>
    <w:rsid w:val="00CF2EE4"/>
    <w:rsid w:val="00CF4031"/>
    <w:rsid w:val="00CF4655"/>
    <w:rsid w:val="00CF5A6B"/>
    <w:rsid w:val="00CF6700"/>
    <w:rsid w:val="00CF7866"/>
    <w:rsid w:val="00D01162"/>
    <w:rsid w:val="00D04097"/>
    <w:rsid w:val="00D04FCF"/>
    <w:rsid w:val="00D07BD8"/>
    <w:rsid w:val="00D11AB5"/>
    <w:rsid w:val="00D14E28"/>
    <w:rsid w:val="00D15936"/>
    <w:rsid w:val="00D17588"/>
    <w:rsid w:val="00D22F85"/>
    <w:rsid w:val="00D246C9"/>
    <w:rsid w:val="00D32273"/>
    <w:rsid w:val="00D3635D"/>
    <w:rsid w:val="00D40C45"/>
    <w:rsid w:val="00D412B9"/>
    <w:rsid w:val="00D42628"/>
    <w:rsid w:val="00D433BB"/>
    <w:rsid w:val="00D44739"/>
    <w:rsid w:val="00D44D79"/>
    <w:rsid w:val="00D450E6"/>
    <w:rsid w:val="00D46043"/>
    <w:rsid w:val="00D466E8"/>
    <w:rsid w:val="00D474C0"/>
    <w:rsid w:val="00D47619"/>
    <w:rsid w:val="00D51A76"/>
    <w:rsid w:val="00D527AC"/>
    <w:rsid w:val="00D55A02"/>
    <w:rsid w:val="00D55F0D"/>
    <w:rsid w:val="00D56A07"/>
    <w:rsid w:val="00D56F05"/>
    <w:rsid w:val="00D6201B"/>
    <w:rsid w:val="00D6203A"/>
    <w:rsid w:val="00D63525"/>
    <w:rsid w:val="00D64B10"/>
    <w:rsid w:val="00D64D52"/>
    <w:rsid w:val="00D6540B"/>
    <w:rsid w:val="00D66D2F"/>
    <w:rsid w:val="00D66EA6"/>
    <w:rsid w:val="00D66ECF"/>
    <w:rsid w:val="00D70A59"/>
    <w:rsid w:val="00D70F47"/>
    <w:rsid w:val="00D729EA"/>
    <w:rsid w:val="00D730CD"/>
    <w:rsid w:val="00D73F9B"/>
    <w:rsid w:val="00D74163"/>
    <w:rsid w:val="00D750D7"/>
    <w:rsid w:val="00D75DF6"/>
    <w:rsid w:val="00D820DE"/>
    <w:rsid w:val="00D83F4C"/>
    <w:rsid w:val="00D84AAF"/>
    <w:rsid w:val="00D87FB3"/>
    <w:rsid w:val="00D93611"/>
    <w:rsid w:val="00D949E7"/>
    <w:rsid w:val="00D9556B"/>
    <w:rsid w:val="00D966A3"/>
    <w:rsid w:val="00D97812"/>
    <w:rsid w:val="00D97959"/>
    <w:rsid w:val="00D97BEF"/>
    <w:rsid w:val="00DA2C31"/>
    <w:rsid w:val="00DA35D7"/>
    <w:rsid w:val="00DA76E3"/>
    <w:rsid w:val="00DB054F"/>
    <w:rsid w:val="00DB0D65"/>
    <w:rsid w:val="00DB0F36"/>
    <w:rsid w:val="00DB435D"/>
    <w:rsid w:val="00DB5FAC"/>
    <w:rsid w:val="00DB78B4"/>
    <w:rsid w:val="00DC08F2"/>
    <w:rsid w:val="00DC6A52"/>
    <w:rsid w:val="00DC7E51"/>
    <w:rsid w:val="00DD2628"/>
    <w:rsid w:val="00DD3C74"/>
    <w:rsid w:val="00DD3DD1"/>
    <w:rsid w:val="00DD48A9"/>
    <w:rsid w:val="00DD6894"/>
    <w:rsid w:val="00DE147B"/>
    <w:rsid w:val="00DE288E"/>
    <w:rsid w:val="00DE58C6"/>
    <w:rsid w:val="00DE6C45"/>
    <w:rsid w:val="00DF0E88"/>
    <w:rsid w:val="00DF2010"/>
    <w:rsid w:val="00DF3BC0"/>
    <w:rsid w:val="00DF5666"/>
    <w:rsid w:val="00DF708D"/>
    <w:rsid w:val="00DF787B"/>
    <w:rsid w:val="00E007ED"/>
    <w:rsid w:val="00E02625"/>
    <w:rsid w:val="00E03467"/>
    <w:rsid w:val="00E07B3E"/>
    <w:rsid w:val="00E144E0"/>
    <w:rsid w:val="00E14D89"/>
    <w:rsid w:val="00E16FF8"/>
    <w:rsid w:val="00E171E3"/>
    <w:rsid w:val="00E20B47"/>
    <w:rsid w:val="00E24BF2"/>
    <w:rsid w:val="00E31E99"/>
    <w:rsid w:val="00E32260"/>
    <w:rsid w:val="00E4120C"/>
    <w:rsid w:val="00E43F0C"/>
    <w:rsid w:val="00E45F1A"/>
    <w:rsid w:val="00E519FD"/>
    <w:rsid w:val="00E52173"/>
    <w:rsid w:val="00E54166"/>
    <w:rsid w:val="00E56BC1"/>
    <w:rsid w:val="00E571CB"/>
    <w:rsid w:val="00E57A76"/>
    <w:rsid w:val="00E57DC6"/>
    <w:rsid w:val="00E601A8"/>
    <w:rsid w:val="00E61DD0"/>
    <w:rsid w:val="00E66081"/>
    <w:rsid w:val="00E66710"/>
    <w:rsid w:val="00E6686F"/>
    <w:rsid w:val="00E66B23"/>
    <w:rsid w:val="00E719F2"/>
    <w:rsid w:val="00E72ACF"/>
    <w:rsid w:val="00E73490"/>
    <w:rsid w:val="00E74440"/>
    <w:rsid w:val="00E74581"/>
    <w:rsid w:val="00E763D1"/>
    <w:rsid w:val="00E76675"/>
    <w:rsid w:val="00E76EEF"/>
    <w:rsid w:val="00E77714"/>
    <w:rsid w:val="00E7777A"/>
    <w:rsid w:val="00E86C5A"/>
    <w:rsid w:val="00E90EE9"/>
    <w:rsid w:val="00E92F31"/>
    <w:rsid w:val="00E968B7"/>
    <w:rsid w:val="00E96FCA"/>
    <w:rsid w:val="00E974AF"/>
    <w:rsid w:val="00EA3A20"/>
    <w:rsid w:val="00EB4F4F"/>
    <w:rsid w:val="00EB6F7D"/>
    <w:rsid w:val="00EC029F"/>
    <w:rsid w:val="00EC02CD"/>
    <w:rsid w:val="00EC187D"/>
    <w:rsid w:val="00EC4589"/>
    <w:rsid w:val="00EC4CFC"/>
    <w:rsid w:val="00EC61FE"/>
    <w:rsid w:val="00ED1D04"/>
    <w:rsid w:val="00ED6B19"/>
    <w:rsid w:val="00ED6D01"/>
    <w:rsid w:val="00ED725A"/>
    <w:rsid w:val="00ED7AB5"/>
    <w:rsid w:val="00EE18A9"/>
    <w:rsid w:val="00EE4DB1"/>
    <w:rsid w:val="00EF011A"/>
    <w:rsid w:val="00EF28B9"/>
    <w:rsid w:val="00EF4CF9"/>
    <w:rsid w:val="00F0023F"/>
    <w:rsid w:val="00F02738"/>
    <w:rsid w:val="00F1146C"/>
    <w:rsid w:val="00F141C1"/>
    <w:rsid w:val="00F14C82"/>
    <w:rsid w:val="00F1669B"/>
    <w:rsid w:val="00F34A3A"/>
    <w:rsid w:val="00F34DCF"/>
    <w:rsid w:val="00F35C6E"/>
    <w:rsid w:val="00F36621"/>
    <w:rsid w:val="00F367C5"/>
    <w:rsid w:val="00F37DB3"/>
    <w:rsid w:val="00F431BE"/>
    <w:rsid w:val="00F4567A"/>
    <w:rsid w:val="00F464DA"/>
    <w:rsid w:val="00F509B1"/>
    <w:rsid w:val="00F51182"/>
    <w:rsid w:val="00F526F6"/>
    <w:rsid w:val="00F52AC7"/>
    <w:rsid w:val="00F5407C"/>
    <w:rsid w:val="00F6114C"/>
    <w:rsid w:val="00F61D3A"/>
    <w:rsid w:val="00F62A16"/>
    <w:rsid w:val="00F63DF0"/>
    <w:rsid w:val="00F67CD0"/>
    <w:rsid w:val="00F714EE"/>
    <w:rsid w:val="00F737AE"/>
    <w:rsid w:val="00F73F55"/>
    <w:rsid w:val="00F82232"/>
    <w:rsid w:val="00F84BF3"/>
    <w:rsid w:val="00F84CA0"/>
    <w:rsid w:val="00F85AD5"/>
    <w:rsid w:val="00F87C9E"/>
    <w:rsid w:val="00F90BB4"/>
    <w:rsid w:val="00F912A4"/>
    <w:rsid w:val="00F915F1"/>
    <w:rsid w:val="00F951BC"/>
    <w:rsid w:val="00FA0F71"/>
    <w:rsid w:val="00FA14D3"/>
    <w:rsid w:val="00FA1500"/>
    <w:rsid w:val="00FA3843"/>
    <w:rsid w:val="00FA4777"/>
    <w:rsid w:val="00FA5BFF"/>
    <w:rsid w:val="00FA5F43"/>
    <w:rsid w:val="00FA62DD"/>
    <w:rsid w:val="00FA7AC4"/>
    <w:rsid w:val="00FB07A7"/>
    <w:rsid w:val="00FB50C1"/>
    <w:rsid w:val="00FB63D0"/>
    <w:rsid w:val="00FB6E66"/>
    <w:rsid w:val="00FB76CE"/>
    <w:rsid w:val="00FB796A"/>
    <w:rsid w:val="00FC0044"/>
    <w:rsid w:val="00FC1A02"/>
    <w:rsid w:val="00FC20AA"/>
    <w:rsid w:val="00FC5AAC"/>
    <w:rsid w:val="00FD24C4"/>
    <w:rsid w:val="00FD4896"/>
    <w:rsid w:val="00FD5751"/>
    <w:rsid w:val="00FE3E28"/>
    <w:rsid w:val="00FE4C9C"/>
    <w:rsid w:val="00FE6C5E"/>
    <w:rsid w:val="00FF23A3"/>
    <w:rsid w:val="00FF256B"/>
    <w:rsid w:val="00FF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9A3"/>
    <w:rPr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09A3"/>
    <w:pPr>
      <w:keepNext/>
      <w:jc w:val="center"/>
      <w:outlineLvl w:val="4"/>
    </w:pPr>
    <w:rPr>
      <w:b/>
      <w:bCs/>
      <w:cap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20537"/>
    <w:rPr>
      <w:rFonts w:ascii="Calibri" w:hAnsi="Calibri" w:cs="Calibri"/>
      <w:b/>
      <w:bCs/>
      <w:i/>
      <w:iCs/>
      <w:sz w:val="26"/>
      <w:szCs w:val="26"/>
    </w:rPr>
  </w:style>
  <w:style w:type="paragraph" w:customStyle="1" w:styleId="ConsNormal">
    <w:name w:val="ConsNormal"/>
    <w:uiPriority w:val="99"/>
    <w:rsid w:val="008409A3"/>
    <w:pPr>
      <w:widowControl w:val="0"/>
      <w:ind w:firstLine="72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8409A3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8409A3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2053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8409A3"/>
    <w:pPr>
      <w:shd w:val="clear" w:color="auto" w:fill="FFFFFF"/>
      <w:tabs>
        <w:tab w:val="left" w:pos="7853"/>
      </w:tabs>
      <w:ind w:left="58"/>
    </w:pPr>
    <w:rPr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20537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8409A3"/>
    <w:pPr>
      <w:shd w:val="clear" w:color="auto" w:fill="FFFFFF"/>
      <w:ind w:firstLine="744"/>
      <w:jc w:val="both"/>
    </w:pPr>
    <w:rPr>
      <w:color w:val="00000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20537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8409A3"/>
    <w:pPr>
      <w:widowControl w:val="0"/>
    </w:pPr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8409A3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2053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09A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20537"/>
    <w:rPr>
      <w:rFonts w:cs="Times New Roman"/>
    </w:rPr>
  </w:style>
  <w:style w:type="character" w:styleId="PageNumber">
    <w:name w:val="page number"/>
    <w:basedOn w:val="DefaultParagraphFont"/>
    <w:uiPriority w:val="99"/>
    <w:rsid w:val="008409A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09A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2053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1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053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159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159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1593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3207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20537"/>
    <w:rPr>
      <w:rFonts w:cs="Times New Roman"/>
      <w:sz w:val="16"/>
      <w:szCs w:val="16"/>
    </w:rPr>
  </w:style>
  <w:style w:type="paragraph" w:customStyle="1" w:styleId="a">
    <w:name w:val="Знак"/>
    <w:basedOn w:val="Normal"/>
    <w:uiPriority w:val="99"/>
    <w:rsid w:val="005F449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99"/>
    <w:rsid w:val="006C730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C6B7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8634A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634A3"/>
    <w:rPr>
      <w:rFonts w:ascii="Cambria" w:hAnsi="Cambria" w:cs="Cambria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2700DD"/>
    <w:pPr>
      <w:ind w:left="720"/>
    </w:pPr>
    <w:rPr>
      <w:sz w:val="24"/>
      <w:szCs w:val="24"/>
    </w:rPr>
  </w:style>
  <w:style w:type="paragraph" w:customStyle="1" w:styleId="ConsPlusDocList">
    <w:name w:val="ConsPlusDocList"/>
    <w:uiPriority w:val="99"/>
    <w:rsid w:val="0065753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B266A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66AF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66A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26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266AF"/>
    <w:rPr>
      <w:b/>
      <w:bCs/>
    </w:rPr>
  </w:style>
  <w:style w:type="character" w:styleId="Hyperlink">
    <w:name w:val="Hyperlink"/>
    <w:basedOn w:val="DefaultParagraphFont"/>
    <w:uiPriority w:val="99"/>
    <w:rsid w:val="00516D6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16D63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516D63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516D63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65">
    <w:name w:val="xl65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6">
    <w:name w:val="xl66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Normal"/>
    <w:uiPriority w:val="99"/>
    <w:rsid w:val="00516D6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74">
    <w:name w:val="xl74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Normal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Normal"/>
    <w:uiPriority w:val="99"/>
    <w:rsid w:val="00516D6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"/>
    <w:uiPriority w:val="99"/>
    <w:rsid w:val="00516D63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Normal"/>
    <w:uiPriority w:val="99"/>
    <w:rsid w:val="00516D63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Normal"/>
    <w:uiPriority w:val="99"/>
    <w:rsid w:val="00516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Normal"/>
    <w:uiPriority w:val="99"/>
    <w:rsid w:val="00516D6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Normal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Normal"/>
    <w:uiPriority w:val="99"/>
    <w:rsid w:val="00516D6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Normal"/>
    <w:uiPriority w:val="99"/>
    <w:rsid w:val="00516D63"/>
    <w:pP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Normal"/>
    <w:uiPriority w:val="99"/>
    <w:rsid w:val="00516D6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Normal"/>
    <w:uiPriority w:val="99"/>
    <w:rsid w:val="00516D63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9">
    <w:name w:val="xl119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Normal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Normal"/>
    <w:uiPriority w:val="99"/>
    <w:rsid w:val="00516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Normal"/>
    <w:uiPriority w:val="99"/>
    <w:rsid w:val="00516D63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Normal"/>
    <w:uiPriority w:val="99"/>
    <w:rsid w:val="00516D63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7">
    <w:name w:val="xl137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Normal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Normal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5">
    <w:name w:val="xl145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Normal"/>
    <w:uiPriority w:val="99"/>
    <w:rsid w:val="00516D63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Normal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9">
    <w:name w:val="xl149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0">
    <w:name w:val="xl150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1">
    <w:name w:val="xl151"/>
    <w:basedOn w:val="Normal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2">
    <w:name w:val="xl152"/>
    <w:basedOn w:val="Normal"/>
    <w:uiPriority w:val="99"/>
    <w:rsid w:val="00516D6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3">
    <w:name w:val="xl153"/>
    <w:basedOn w:val="Normal"/>
    <w:uiPriority w:val="99"/>
    <w:rsid w:val="00516D6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Normal"/>
    <w:uiPriority w:val="99"/>
    <w:rsid w:val="00516D63"/>
    <w:pPr>
      <w:pBdr>
        <w:top w:val="single" w:sz="8" w:space="0" w:color="000000"/>
        <w:bottom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Normal"/>
    <w:uiPriority w:val="99"/>
    <w:rsid w:val="00516D6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9">
    <w:name w:val="xl159"/>
    <w:basedOn w:val="Normal"/>
    <w:uiPriority w:val="99"/>
    <w:rsid w:val="00516D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61">
    <w:name w:val="xl161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62">
    <w:name w:val="xl162"/>
    <w:basedOn w:val="Normal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4">
    <w:name w:val="xl164"/>
    <w:basedOn w:val="Normal"/>
    <w:uiPriority w:val="99"/>
    <w:rsid w:val="00516D63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character" w:customStyle="1" w:styleId="TextNPA">
    <w:name w:val="Text NPA"/>
    <w:uiPriority w:val="99"/>
    <w:rsid w:val="009B2F71"/>
    <w:rPr>
      <w:rFonts w:ascii="Courier New" w:hAnsi="Courier New"/>
    </w:rPr>
  </w:style>
  <w:style w:type="paragraph" w:styleId="NormalWeb">
    <w:name w:val="Normal (Web)"/>
    <w:basedOn w:val="Normal"/>
    <w:next w:val="Normal"/>
    <w:uiPriority w:val="99"/>
    <w:rsid w:val="00937457"/>
    <w:pPr>
      <w:autoSpaceDE w:val="0"/>
      <w:autoSpaceDN w:val="0"/>
      <w:adjustRightInd w:val="0"/>
    </w:pPr>
    <w:rPr>
      <w:sz w:val="24"/>
      <w:szCs w:val="24"/>
    </w:rPr>
  </w:style>
  <w:style w:type="numbering" w:customStyle="1" w:styleId="3">
    <w:name w:val="Стиль3"/>
    <w:rsid w:val="00745BC7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1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748</TotalTime>
  <Pages>15</Pages>
  <Words>3528</Words>
  <Characters>20113</Characters>
  <Application>Microsoft Office Outlook</Application>
  <DocSecurity>0</DocSecurity>
  <Lines>0</Lines>
  <Paragraphs>0</Paragraphs>
  <ScaleCrop>false</ScaleCrop>
  <Company>gfu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40104</dc:creator>
  <cp:keywords/>
  <dc:description/>
  <cp:lastModifiedBy>Admin</cp:lastModifiedBy>
  <cp:revision>52</cp:revision>
  <cp:lastPrinted>2013-06-24T06:32:00Z</cp:lastPrinted>
  <dcterms:created xsi:type="dcterms:W3CDTF">2013-06-05T08:20:00Z</dcterms:created>
  <dcterms:modified xsi:type="dcterms:W3CDTF">2013-06-27T10:09:00Z</dcterms:modified>
</cp:coreProperties>
</file>